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80FEB" w14:textId="38E34AB4" w:rsidR="00532547" w:rsidRDefault="00532547" w:rsidP="00532547">
      <w:pPr>
        <w:pStyle w:val="CRCoverPage"/>
        <w:tabs>
          <w:tab w:val="right" w:pos="9639"/>
        </w:tabs>
        <w:spacing w:after="0"/>
        <w:rPr>
          <w:b/>
          <w:i/>
          <w:noProof/>
          <w:sz w:val="28"/>
        </w:rPr>
      </w:pPr>
      <w:r>
        <w:rPr>
          <w:b/>
          <w:noProof/>
          <w:sz w:val="24"/>
        </w:rPr>
        <w:t>3GPP TSG-</w:t>
      </w:r>
      <w:r w:rsidR="00AC0B93">
        <w:rPr>
          <w:b/>
          <w:noProof/>
          <w:sz w:val="24"/>
        </w:rPr>
        <w:fldChar w:fldCharType="begin"/>
      </w:r>
      <w:r w:rsidR="00AC0B93">
        <w:rPr>
          <w:b/>
          <w:noProof/>
          <w:sz w:val="24"/>
        </w:rPr>
        <w:instrText xml:space="preserve"> DOCPROPERTY  TSG/WGRef  \* MERGEFORMAT </w:instrText>
      </w:r>
      <w:r w:rsidR="00AC0B93">
        <w:rPr>
          <w:b/>
          <w:noProof/>
          <w:sz w:val="24"/>
        </w:rPr>
        <w:fldChar w:fldCharType="separate"/>
      </w:r>
      <w:r>
        <w:rPr>
          <w:b/>
          <w:noProof/>
          <w:sz w:val="24"/>
        </w:rPr>
        <w:t>SA2</w:t>
      </w:r>
      <w:r w:rsidR="00AC0B93">
        <w:rPr>
          <w:b/>
          <w:noProof/>
          <w:sz w:val="24"/>
        </w:rPr>
        <w:fldChar w:fldCharType="end"/>
      </w:r>
      <w:r>
        <w:rPr>
          <w:b/>
          <w:noProof/>
          <w:sz w:val="24"/>
        </w:rPr>
        <w:t xml:space="preserve"> Meeting #</w:t>
      </w:r>
      <w:r w:rsidR="00AC0B93">
        <w:rPr>
          <w:b/>
          <w:noProof/>
          <w:sz w:val="24"/>
        </w:rPr>
        <w:fldChar w:fldCharType="begin"/>
      </w:r>
      <w:r w:rsidR="00AC0B93">
        <w:rPr>
          <w:b/>
          <w:noProof/>
          <w:sz w:val="24"/>
        </w:rPr>
        <w:instrText xml:space="preserve"> DOCPROPERTY  MtgSeq  \* MERGEFORMAT </w:instrText>
      </w:r>
      <w:r w:rsidR="00AC0B93">
        <w:rPr>
          <w:b/>
          <w:noProof/>
          <w:sz w:val="24"/>
        </w:rPr>
        <w:fldChar w:fldCharType="separate"/>
      </w:r>
      <w:r>
        <w:rPr>
          <w:b/>
          <w:noProof/>
          <w:sz w:val="24"/>
        </w:rPr>
        <w:t>131</w:t>
      </w:r>
      <w:r w:rsidR="00AC0B93">
        <w:rPr>
          <w:b/>
          <w:noProof/>
          <w:sz w:val="24"/>
        </w:rPr>
        <w:fldChar w:fldCharType="end"/>
      </w:r>
      <w:r>
        <w:fldChar w:fldCharType="begin"/>
      </w:r>
      <w:r>
        <w:instrText xml:space="preserve"> DOCPROPERTY  MtgTitle  \* MERGEFORMAT </w:instrText>
      </w:r>
      <w:r>
        <w:fldChar w:fldCharType="end"/>
      </w:r>
      <w:r>
        <w:rPr>
          <w:b/>
          <w:i/>
          <w:noProof/>
          <w:sz w:val="28"/>
        </w:rPr>
        <w:tab/>
      </w:r>
      <w:r w:rsidR="00AC0B93">
        <w:rPr>
          <w:b/>
          <w:i/>
          <w:noProof/>
          <w:sz w:val="28"/>
        </w:rPr>
        <w:fldChar w:fldCharType="begin"/>
      </w:r>
      <w:r w:rsidR="00AC0B93">
        <w:rPr>
          <w:b/>
          <w:i/>
          <w:noProof/>
          <w:sz w:val="28"/>
        </w:rPr>
        <w:instrText xml:space="preserve"> DOCPROPERTY  Tdoc#  \* MERGEFORMAT </w:instrText>
      </w:r>
      <w:r w:rsidR="00AC0B93">
        <w:rPr>
          <w:b/>
          <w:i/>
          <w:noProof/>
          <w:sz w:val="28"/>
        </w:rPr>
        <w:fldChar w:fldCharType="separate"/>
      </w:r>
      <w:r>
        <w:rPr>
          <w:b/>
          <w:i/>
          <w:noProof/>
          <w:sz w:val="28"/>
        </w:rPr>
        <w:t>S2-190</w:t>
      </w:r>
      <w:r w:rsidR="00AC0B93">
        <w:rPr>
          <w:b/>
          <w:i/>
          <w:noProof/>
          <w:sz w:val="28"/>
        </w:rPr>
        <w:fldChar w:fldCharType="end"/>
      </w:r>
      <w:r w:rsidR="00EB6EE5">
        <w:rPr>
          <w:b/>
          <w:i/>
          <w:noProof/>
          <w:sz w:val="28"/>
        </w:rPr>
        <w:t>1684</w:t>
      </w:r>
    </w:p>
    <w:p w14:paraId="035794EC" w14:textId="77777777" w:rsidR="00532547" w:rsidRDefault="00532547" w:rsidP="00532547">
      <w:pPr>
        <w:pStyle w:val="CRCoverPage"/>
        <w:outlineLvl w:val="0"/>
        <w:rPr>
          <w:b/>
          <w:noProof/>
          <w:sz w:val="24"/>
        </w:rPr>
      </w:pPr>
      <w:fldSimple w:instr=" DOCPROPERTY  Location  \* MERGEFORMAT ">
        <w:r>
          <w:rPr>
            <w:b/>
            <w:noProof/>
            <w:sz w:val="24"/>
          </w:rPr>
          <w:t>Santa Cruz - Tenerife</w:t>
        </w:r>
      </w:fldSimple>
      <w:r>
        <w:rPr>
          <w:b/>
          <w:noProof/>
          <w:sz w:val="24"/>
        </w:rPr>
        <w:t xml:space="preserve">, </w:t>
      </w:r>
      <w:r w:rsidR="00AC0B93">
        <w:rPr>
          <w:b/>
          <w:noProof/>
          <w:sz w:val="24"/>
        </w:rPr>
        <w:fldChar w:fldCharType="begin"/>
      </w:r>
      <w:r w:rsidR="00AC0B93">
        <w:rPr>
          <w:b/>
          <w:noProof/>
          <w:sz w:val="24"/>
        </w:rPr>
        <w:instrText xml:space="preserve"> DOCPROPERTY  Country  \* MERGEFORMAT </w:instrText>
      </w:r>
      <w:r w:rsidR="00AC0B93">
        <w:rPr>
          <w:b/>
          <w:noProof/>
          <w:sz w:val="24"/>
        </w:rPr>
        <w:fldChar w:fldCharType="separate"/>
      </w:r>
      <w:r>
        <w:rPr>
          <w:b/>
          <w:noProof/>
          <w:sz w:val="24"/>
        </w:rPr>
        <w:t>Spain</w:t>
      </w:r>
      <w:r w:rsidR="00AC0B93">
        <w:rPr>
          <w:b/>
          <w:noProof/>
          <w:sz w:val="24"/>
        </w:rPr>
        <w:fldChar w:fldCharType="end"/>
      </w:r>
      <w:r>
        <w:rPr>
          <w:b/>
          <w:noProof/>
          <w:sz w:val="24"/>
        </w:rPr>
        <w:t xml:space="preserve">, </w:t>
      </w:r>
      <w:r w:rsidR="00AC0B93">
        <w:rPr>
          <w:b/>
          <w:noProof/>
          <w:sz w:val="24"/>
        </w:rPr>
        <w:fldChar w:fldCharType="begin"/>
      </w:r>
      <w:r w:rsidR="00AC0B93">
        <w:rPr>
          <w:b/>
          <w:noProof/>
          <w:sz w:val="24"/>
        </w:rPr>
        <w:instrText xml:space="preserve"> DOCPROPERTY  StartDate  \* MERGEFORMAT </w:instrText>
      </w:r>
      <w:r w:rsidR="00AC0B93">
        <w:rPr>
          <w:b/>
          <w:noProof/>
          <w:sz w:val="24"/>
        </w:rPr>
        <w:fldChar w:fldCharType="separate"/>
      </w:r>
      <w:r>
        <w:rPr>
          <w:b/>
          <w:noProof/>
          <w:sz w:val="24"/>
        </w:rPr>
        <w:t>25th Feb 2019</w:t>
      </w:r>
      <w:r w:rsidR="00AC0B93">
        <w:rPr>
          <w:b/>
          <w:noProof/>
          <w:sz w:val="24"/>
        </w:rPr>
        <w:fldChar w:fldCharType="end"/>
      </w:r>
      <w:r>
        <w:rPr>
          <w:b/>
          <w:noProof/>
          <w:sz w:val="24"/>
        </w:rPr>
        <w:t xml:space="preserve"> - </w:t>
      </w:r>
      <w:r w:rsidR="00AC0B93">
        <w:rPr>
          <w:b/>
          <w:noProof/>
          <w:sz w:val="24"/>
        </w:rPr>
        <w:fldChar w:fldCharType="begin"/>
      </w:r>
      <w:r w:rsidR="00AC0B93">
        <w:rPr>
          <w:b/>
          <w:noProof/>
          <w:sz w:val="24"/>
        </w:rPr>
        <w:instrText xml:space="preserve"> DOCPROPERTY  EndDate  \* MERGEFOR</w:instrText>
      </w:r>
      <w:r w:rsidR="00AC0B93">
        <w:rPr>
          <w:b/>
          <w:noProof/>
          <w:sz w:val="24"/>
        </w:rPr>
        <w:instrText xml:space="preserve">MAT </w:instrText>
      </w:r>
      <w:r w:rsidR="00AC0B93">
        <w:rPr>
          <w:b/>
          <w:noProof/>
          <w:sz w:val="24"/>
        </w:rPr>
        <w:fldChar w:fldCharType="separate"/>
      </w:r>
      <w:r>
        <w:rPr>
          <w:b/>
          <w:noProof/>
          <w:sz w:val="24"/>
        </w:rPr>
        <w:t>1st Mar 2019</w:t>
      </w:r>
      <w:r w:rsidR="00AC0B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25764" w14:textId="77777777" w:rsidTr="00547111">
        <w:tc>
          <w:tcPr>
            <w:tcW w:w="9641" w:type="dxa"/>
            <w:gridSpan w:val="9"/>
            <w:tcBorders>
              <w:top w:val="single" w:sz="4" w:space="0" w:color="auto"/>
              <w:left w:val="single" w:sz="4" w:space="0" w:color="auto"/>
              <w:right w:val="single" w:sz="4" w:space="0" w:color="auto"/>
            </w:tcBorders>
          </w:tcPr>
          <w:p w14:paraId="3B44A31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1E37C" w14:textId="77777777" w:rsidTr="00547111">
        <w:tc>
          <w:tcPr>
            <w:tcW w:w="9641" w:type="dxa"/>
            <w:gridSpan w:val="9"/>
            <w:tcBorders>
              <w:left w:val="single" w:sz="4" w:space="0" w:color="auto"/>
              <w:right w:val="single" w:sz="4" w:space="0" w:color="auto"/>
            </w:tcBorders>
          </w:tcPr>
          <w:p w14:paraId="4D4F7896" w14:textId="77777777" w:rsidR="001E41F3" w:rsidRDefault="001E41F3">
            <w:pPr>
              <w:pStyle w:val="CRCoverPage"/>
              <w:spacing w:after="0"/>
              <w:jc w:val="center"/>
              <w:rPr>
                <w:noProof/>
              </w:rPr>
            </w:pPr>
            <w:r>
              <w:rPr>
                <w:b/>
                <w:noProof/>
                <w:sz w:val="32"/>
              </w:rPr>
              <w:t>CHANGE REQUEST</w:t>
            </w:r>
          </w:p>
        </w:tc>
      </w:tr>
      <w:tr w:rsidR="001E41F3" w14:paraId="7A180D83" w14:textId="77777777" w:rsidTr="00547111">
        <w:tc>
          <w:tcPr>
            <w:tcW w:w="9641" w:type="dxa"/>
            <w:gridSpan w:val="9"/>
            <w:tcBorders>
              <w:left w:val="single" w:sz="4" w:space="0" w:color="auto"/>
              <w:right w:val="single" w:sz="4" w:space="0" w:color="auto"/>
            </w:tcBorders>
          </w:tcPr>
          <w:p w14:paraId="1B1119D0" w14:textId="77777777" w:rsidR="001E41F3" w:rsidRDefault="001E41F3">
            <w:pPr>
              <w:pStyle w:val="CRCoverPage"/>
              <w:spacing w:after="0"/>
              <w:rPr>
                <w:noProof/>
                <w:sz w:val="8"/>
                <w:szCs w:val="8"/>
              </w:rPr>
            </w:pPr>
          </w:p>
        </w:tc>
      </w:tr>
      <w:tr w:rsidR="001E41F3" w14:paraId="425E2587" w14:textId="77777777" w:rsidTr="00547111">
        <w:tc>
          <w:tcPr>
            <w:tcW w:w="142" w:type="dxa"/>
            <w:tcBorders>
              <w:left w:val="single" w:sz="4" w:space="0" w:color="auto"/>
            </w:tcBorders>
          </w:tcPr>
          <w:p w14:paraId="07CB4956" w14:textId="77777777" w:rsidR="001E41F3" w:rsidRDefault="001E41F3">
            <w:pPr>
              <w:pStyle w:val="CRCoverPage"/>
              <w:spacing w:after="0"/>
              <w:jc w:val="right"/>
              <w:rPr>
                <w:noProof/>
              </w:rPr>
            </w:pPr>
          </w:p>
        </w:tc>
        <w:tc>
          <w:tcPr>
            <w:tcW w:w="1559" w:type="dxa"/>
            <w:shd w:val="pct30" w:color="FFFF00" w:fill="auto"/>
          </w:tcPr>
          <w:p w14:paraId="1CC92DB4" w14:textId="77777777" w:rsidR="001E41F3" w:rsidRPr="00410371" w:rsidRDefault="004B79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6CEB14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7D6E1B" w14:textId="46659576" w:rsidR="001E41F3" w:rsidRPr="00F074B5" w:rsidRDefault="00F074B5" w:rsidP="00547111">
            <w:pPr>
              <w:pStyle w:val="CRCoverPage"/>
              <w:spacing w:after="0"/>
              <w:rPr>
                <w:b/>
                <w:noProof/>
                <w:sz w:val="28"/>
                <w:szCs w:val="28"/>
              </w:rPr>
            </w:pPr>
            <w:r w:rsidRPr="00F074B5">
              <w:rPr>
                <w:b/>
                <w:sz w:val="28"/>
                <w:szCs w:val="28"/>
              </w:rPr>
              <w:t>0888</w:t>
            </w:r>
          </w:p>
        </w:tc>
        <w:tc>
          <w:tcPr>
            <w:tcW w:w="709" w:type="dxa"/>
          </w:tcPr>
          <w:p w14:paraId="13F5B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77C058" w14:textId="358A901B" w:rsidR="001E41F3" w:rsidRPr="00410371" w:rsidRDefault="00E15C0A" w:rsidP="00E13F3D">
            <w:pPr>
              <w:pStyle w:val="CRCoverPage"/>
              <w:spacing w:after="0"/>
              <w:jc w:val="center"/>
              <w:rPr>
                <w:b/>
                <w:noProof/>
              </w:rPr>
            </w:pPr>
            <w:r>
              <w:t>1</w:t>
            </w:r>
          </w:p>
        </w:tc>
        <w:tc>
          <w:tcPr>
            <w:tcW w:w="2410" w:type="dxa"/>
          </w:tcPr>
          <w:p w14:paraId="111AE1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54B27C" w14:textId="77777777" w:rsidR="001E41F3" w:rsidRPr="00410371" w:rsidRDefault="004B79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F503069" w14:textId="77777777" w:rsidR="001E41F3" w:rsidRDefault="001E41F3">
            <w:pPr>
              <w:pStyle w:val="CRCoverPage"/>
              <w:spacing w:after="0"/>
              <w:rPr>
                <w:noProof/>
              </w:rPr>
            </w:pPr>
          </w:p>
        </w:tc>
      </w:tr>
      <w:tr w:rsidR="001E41F3" w14:paraId="18E26FB5" w14:textId="77777777" w:rsidTr="00547111">
        <w:tc>
          <w:tcPr>
            <w:tcW w:w="9641" w:type="dxa"/>
            <w:gridSpan w:val="9"/>
            <w:tcBorders>
              <w:left w:val="single" w:sz="4" w:space="0" w:color="auto"/>
              <w:right w:val="single" w:sz="4" w:space="0" w:color="auto"/>
            </w:tcBorders>
          </w:tcPr>
          <w:p w14:paraId="30D28FC6" w14:textId="77777777" w:rsidR="001E41F3" w:rsidRDefault="001E41F3">
            <w:pPr>
              <w:pStyle w:val="CRCoverPage"/>
              <w:spacing w:after="0"/>
              <w:rPr>
                <w:noProof/>
              </w:rPr>
            </w:pPr>
          </w:p>
        </w:tc>
      </w:tr>
      <w:tr w:rsidR="001E41F3" w14:paraId="6781C3C7" w14:textId="77777777" w:rsidTr="00547111">
        <w:tc>
          <w:tcPr>
            <w:tcW w:w="9641" w:type="dxa"/>
            <w:gridSpan w:val="9"/>
            <w:tcBorders>
              <w:top w:val="single" w:sz="4" w:space="0" w:color="auto"/>
            </w:tcBorders>
          </w:tcPr>
          <w:p w14:paraId="41E41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EA5EE1" w14:textId="77777777" w:rsidTr="00547111">
        <w:tc>
          <w:tcPr>
            <w:tcW w:w="9641" w:type="dxa"/>
            <w:gridSpan w:val="9"/>
          </w:tcPr>
          <w:p w14:paraId="784096E9" w14:textId="77777777" w:rsidR="001E41F3" w:rsidRDefault="001E41F3">
            <w:pPr>
              <w:pStyle w:val="CRCoverPage"/>
              <w:spacing w:after="0"/>
              <w:rPr>
                <w:noProof/>
                <w:sz w:val="8"/>
                <w:szCs w:val="8"/>
              </w:rPr>
            </w:pPr>
          </w:p>
        </w:tc>
      </w:tr>
    </w:tbl>
    <w:p w14:paraId="1A46C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C2B888" w14:textId="77777777" w:rsidTr="00A7671C">
        <w:tc>
          <w:tcPr>
            <w:tcW w:w="2835" w:type="dxa"/>
          </w:tcPr>
          <w:p w14:paraId="29A0D0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CF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F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D4E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46B6" w14:textId="77777777" w:rsidR="00F25D98" w:rsidRDefault="00F25D98" w:rsidP="001E41F3">
            <w:pPr>
              <w:pStyle w:val="CRCoverPage"/>
              <w:spacing w:after="0"/>
              <w:jc w:val="center"/>
              <w:rPr>
                <w:b/>
                <w:caps/>
                <w:noProof/>
              </w:rPr>
            </w:pPr>
          </w:p>
        </w:tc>
        <w:tc>
          <w:tcPr>
            <w:tcW w:w="2126" w:type="dxa"/>
          </w:tcPr>
          <w:p w14:paraId="480A6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AC3A2" w14:textId="77777777" w:rsidR="00F25D98" w:rsidRDefault="00F25D98" w:rsidP="001E41F3">
            <w:pPr>
              <w:pStyle w:val="CRCoverPage"/>
              <w:spacing w:after="0"/>
              <w:jc w:val="center"/>
              <w:rPr>
                <w:b/>
                <w:caps/>
                <w:noProof/>
              </w:rPr>
            </w:pPr>
          </w:p>
        </w:tc>
        <w:tc>
          <w:tcPr>
            <w:tcW w:w="1418" w:type="dxa"/>
            <w:tcBorders>
              <w:left w:val="nil"/>
            </w:tcBorders>
          </w:tcPr>
          <w:p w14:paraId="336FEF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A1F9" w14:textId="77777777" w:rsidR="00F25D98" w:rsidRDefault="00FC61B6" w:rsidP="001E41F3">
            <w:pPr>
              <w:pStyle w:val="CRCoverPage"/>
              <w:spacing w:after="0"/>
              <w:jc w:val="center"/>
              <w:rPr>
                <w:b/>
                <w:bCs/>
                <w:caps/>
                <w:noProof/>
              </w:rPr>
            </w:pPr>
            <w:r>
              <w:rPr>
                <w:b/>
                <w:bCs/>
                <w:caps/>
                <w:noProof/>
              </w:rPr>
              <w:t>X</w:t>
            </w:r>
          </w:p>
        </w:tc>
      </w:tr>
    </w:tbl>
    <w:p w14:paraId="452E0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E1EEB9" w14:textId="77777777" w:rsidTr="00547111">
        <w:tc>
          <w:tcPr>
            <w:tcW w:w="9640" w:type="dxa"/>
            <w:gridSpan w:val="11"/>
          </w:tcPr>
          <w:p w14:paraId="11242667" w14:textId="77777777" w:rsidR="001E41F3" w:rsidRDefault="001E41F3">
            <w:pPr>
              <w:pStyle w:val="CRCoverPage"/>
              <w:spacing w:after="0"/>
              <w:rPr>
                <w:noProof/>
                <w:sz w:val="8"/>
                <w:szCs w:val="8"/>
              </w:rPr>
            </w:pPr>
          </w:p>
        </w:tc>
      </w:tr>
      <w:tr w:rsidR="00957AD9" w14:paraId="41E3C231" w14:textId="77777777" w:rsidTr="00547111">
        <w:tc>
          <w:tcPr>
            <w:tcW w:w="1843" w:type="dxa"/>
            <w:tcBorders>
              <w:top w:val="single" w:sz="4" w:space="0" w:color="auto"/>
              <w:left w:val="single" w:sz="4" w:space="0" w:color="auto"/>
            </w:tcBorders>
          </w:tcPr>
          <w:p w14:paraId="208FF69E" w14:textId="77777777" w:rsidR="00957AD9" w:rsidRDefault="00957AD9" w:rsidP="00957A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4C2D8" w14:textId="6F10DE9C" w:rsidR="00957AD9" w:rsidRDefault="00AC0B93" w:rsidP="00957AD9">
            <w:pPr>
              <w:pStyle w:val="CRCoverPage"/>
              <w:spacing w:after="0"/>
              <w:ind w:left="100"/>
            </w:pPr>
            <w:r>
              <w:fldChar w:fldCharType="begin"/>
            </w:r>
            <w:r>
              <w:instrText xml:space="preserve"> DOCPROPERTY  CrTitle  \* MERGEFORMAT </w:instrText>
            </w:r>
            <w:r>
              <w:fldChar w:fldCharType="separate"/>
            </w:r>
            <w:r w:rsidR="00957AD9">
              <w:t xml:space="preserve">Implementation of the NF service set </w:t>
            </w:r>
            <w:r>
              <w:fldChar w:fldCharType="end"/>
            </w:r>
            <w:r w:rsidR="003F6553">
              <w:t>based on NF Set</w:t>
            </w:r>
          </w:p>
        </w:tc>
      </w:tr>
      <w:tr w:rsidR="001E41F3" w14:paraId="693CDA21" w14:textId="77777777" w:rsidTr="00547111">
        <w:tc>
          <w:tcPr>
            <w:tcW w:w="1843" w:type="dxa"/>
            <w:tcBorders>
              <w:left w:val="single" w:sz="4" w:space="0" w:color="auto"/>
            </w:tcBorders>
          </w:tcPr>
          <w:p w14:paraId="599DB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90BA" w14:textId="77777777" w:rsidR="001E41F3" w:rsidRDefault="001E41F3">
            <w:pPr>
              <w:pStyle w:val="CRCoverPage"/>
              <w:spacing w:after="0"/>
              <w:rPr>
                <w:noProof/>
                <w:sz w:val="8"/>
                <w:szCs w:val="8"/>
              </w:rPr>
            </w:pPr>
          </w:p>
        </w:tc>
      </w:tr>
      <w:tr w:rsidR="001E41F3" w14:paraId="2029C2B5" w14:textId="77777777" w:rsidTr="00547111">
        <w:tc>
          <w:tcPr>
            <w:tcW w:w="1843" w:type="dxa"/>
            <w:tcBorders>
              <w:left w:val="single" w:sz="4" w:space="0" w:color="auto"/>
            </w:tcBorders>
          </w:tcPr>
          <w:p w14:paraId="5E8904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B744E" w14:textId="12DA0945" w:rsidR="001E41F3" w:rsidRDefault="004B79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568C">
              <w:rPr>
                <w:noProof/>
              </w:rPr>
              <w:t>NTT DOCOMO</w:t>
            </w:r>
            <w:r>
              <w:rPr>
                <w:noProof/>
              </w:rPr>
              <w:fldChar w:fldCharType="end"/>
            </w:r>
            <w:r w:rsidR="002B10E5">
              <w:rPr>
                <w:noProof/>
              </w:rPr>
              <w:t>, Sprint, Oracle</w:t>
            </w:r>
            <w:bookmarkStart w:id="1" w:name="_GoBack"/>
            <w:bookmarkEnd w:id="1"/>
          </w:p>
        </w:tc>
      </w:tr>
      <w:tr w:rsidR="001E41F3" w14:paraId="39D5A21D" w14:textId="77777777" w:rsidTr="00547111">
        <w:tc>
          <w:tcPr>
            <w:tcW w:w="1843" w:type="dxa"/>
            <w:tcBorders>
              <w:left w:val="single" w:sz="4" w:space="0" w:color="auto"/>
            </w:tcBorders>
          </w:tcPr>
          <w:p w14:paraId="7D1F62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5DD40" w14:textId="2B9342FA" w:rsidR="001E41F3" w:rsidRDefault="008D316E"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464C952A" w14:textId="77777777" w:rsidTr="00547111">
        <w:tc>
          <w:tcPr>
            <w:tcW w:w="1843" w:type="dxa"/>
            <w:tcBorders>
              <w:left w:val="single" w:sz="4" w:space="0" w:color="auto"/>
            </w:tcBorders>
          </w:tcPr>
          <w:p w14:paraId="53B8F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B46EB" w14:textId="77777777" w:rsidR="001E41F3" w:rsidRDefault="001E41F3">
            <w:pPr>
              <w:pStyle w:val="CRCoverPage"/>
              <w:spacing w:after="0"/>
              <w:rPr>
                <w:noProof/>
                <w:sz w:val="8"/>
                <w:szCs w:val="8"/>
              </w:rPr>
            </w:pPr>
          </w:p>
        </w:tc>
      </w:tr>
      <w:tr w:rsidR="001E41F3" w14:paraId="6CE63E5B" w14:textId="77777777" w:rsidTr="00547111">
        <w:tc>
          <w:tcPr>
            <w:tcW w:w="1843" w:type="dxa"/>
            <w:tcBorders>
              <w:left w:val="single" w:sz="4" w:space="0" w:color="auto"/>
            </w:tcBorders>
          </w:tcPr>
          <w:p w14:paraId="030346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07E3D" w14:textId="77777777" w:rsidR="001E41F3" w:rsidRDefault="004B79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20E7B312" w14:textId="77777777" w:rsidR="001E41F3" w:rsidRDefault="001E41F3">
            <w:pPr>
              <w:pStyle w:val="CRCoverPage"/>
              <w:spacing w:after="0"/>
              <w:ind w:right="100"/>
              <w:rPr>
                <w:noProof/>
              </w:rPr>
            </w:pPr>
          </w:p>
        </w:tc>
        <w:tc>
          <w:tcPr>
            <w:tcW w:w="1417" w:type="dxa"/>
            <w:gridSpan w:val="3"/>
            <w:tcBorders>
              <w:left w:val="nil"/>
            </w:tcBorders>
          </w:tcPr>
          <w:p w14:paraId="73CD7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6DE2" w14:textId="77777777" w:rsidR="001E41F3" w:rsidRDefault="004B79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2019-01-08</w:t>
            </w:r>
            <w:r>
              <w:rPr>
                <w:noProof/>
              </w:rPr>
              <w:fldChar w:fldCharType="end"/>
            </w:r>
          </w:p>
        </w:tc>
      </w:tr>
      <w:tr w:rsidR="001E41F3" w14:paraId="5A714836" w14:textId="77777777" w:rsidTr="00547111">
        <w:tc>
          <w:tcPr>
            <w:tcW w:w="1843" w:type="dxa"/>
            <w:tcBorders>
              <w:left w:val="single" w:sz="4" w:space="0" w:color="auto"/>
            </w:tcBorders>
          </w:tcPr>
          <w:p w14:paraId="57F31F4B" w14:textId="77777777" w:rsidR="001E41F3" w:rsidRDefault="001E41F3">
            <w:pPr>
              <w:pStyle w:val="CRCoverPage"/>
              <w:spacing w:after="0"/>
              <w:rPr>
                <w:b/>
                <w:i/>
                <w:noProof/>
                <w:sz w:val="8"/>
                <w:szCs w:val="8"/>
              </w:rPr>
            </w:pPr>
          </w:p>
        </w:tc>
        <w:tc>
          <w:tcPr>
            <w:tcW w:w="1986" w:type="dxa"/>
            <w:gridSpan w:val="4"/>
          </w:tcPr>
          <w:p w14:paraId="2504725D" w14:textId="77777777" w:rsidR="001E41F3" w:rsidRDefault="001E41F3">
            <w:pPr>
              <w:pStyle w:val="CRCoverPage"/>
              <w:spacing w:after="0"/>
              <w:rPr>
                <w:noProof/>
                <w:sz w:val="8"/>
                <w:szCs w:val="8"/>
              </w:rPr>
            </w:pPr>
          </w:p>
        </w:tc>
        <w:tc>
          <w:tcPr>
            <w:tcW w:w="2267" w:type="dxa"/>
            <w:gridSpan w:val="2"/>
          </w:tcPr>
          <w:p w14:paraId="36A425C3" w14:textId="77777777" w:rsidR="001E41F3" w:rsidRDefault="001E41F3">
            <w:pPr>
              <w:pStyle w:val="CRCoverPage"/>
              <w:spacing w:after="0"/>
              <w:rPr>
                <w:noProof/>
                <w:sz w:val="8"/>
                <w:szCs w:val="8"/>
              </w:rPr>
            </w:pPr>
          </w:p>
        </w:tc>
        <w:tc>
          <w:tcPr>
            <w:tcW w:w="1417" w:type="dxa"/>
            <w:gridSpan w:val="3"/>
          </w:tcPr>
          <w:p w14:paraId="52498AB9" w14:textId="77777777" w:rsidR="001E41F3" w:rsidRDefault="001E41F3">
            <w:pPr>
              <w:pStyle w:val="CRCoverPage"/>
              <w:spacing w:after="0"/>
              <w:rPr>
                <w:noProof/>
                <w:sz w:val="8"/>
                <w:szCs w:val="8"/>
              </w:rPr>
            </w:pPr>
          </w:p>
        </w:tc>
        <w:tc>
          <w:tcPr>
            <w:tcW w:w="2127" w:type="dxa"/>
            <w:tcBorders>
              <w:right w:val="single" w:sz="4" w:space="0" w:color="auto"/>
            </w:tcBorders>
          </w:tcPr>
          <w:p w14:paraId="6A5BAFB9" w14:textId="77777777" w:rsidR="001E41F3" w:rsidRDefault="001E41F3">
            <w:pPr>
              <w:pStyle w:val="CRCoverPage"/>
              <w:spacing w:after="0"/>
              <w:rPr>
                <w:noProof/>
                <w:sz w:val="8"/>
                <w:szCs w:val="8"/>
              </w:rPr>
            </w:pPr>
          </w:p>
        </w:tc>
      </w:tr>
      <w:tr w:rsidR="001E41F3" w14:paraId="00FBC5DB" w14:textId="77777777" w:rsidTr="00547111">
        <w:trPr>
          <w:cantSplit/>
        </w:trPr>
        <w:tc>
          <w:tcPr>
            <w:tcW w:w="1843" w:type="dxa"/>
            <w:tcBorders>
              <w:left w:val="single" w:sz="4" w:space="0" w:color="auto"/>
            </w:tcBorders>
          </w:tcPr>
          <w:p w14:paraId="46EC3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22E670" w14:textId="77777777" w:rsidR="001E41F3" w:rsidRDefault="004B79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BEF364C" w14:textId="77777777" w:rsidR="001E41F3" w:rsidRDefault="001E41F3">
            <w:pPr>
              <w:pStyle w:val="CRCoverPage"/>
              <w:spacing w:after="0"/>
              <w:rPr>
                <w:noProof/>
              </w:rPr>
            </w:pPr>
          </w:p>
        </w:tc>
        <w:tc>
          <w:tcPr>
            <w:tcW w:w="1417" w:type="dxa"/>
            <w:gridSpan w:val="3"/>
            <w:tcBorders>
              <w:left w:val="nil"/>
            </w:tcBorders>
          </w:tcPr>
          <w:p w14:paraId="3302D2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B74" w14:textId="77777777" w:rsidR="001E41F3" w:rsidRDefault="004B79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45F9907" w14:textId="77777777" w:rsidTr="00547111">
        <w:tc>
          <w:tcPr>
            <w:tcW w:w="1843" w:type="dxa"/>
            <w:tcBorders>
              <w:left w:val="single" w:sz="4" w:space="0" w:color="auto"/>
              <w:bottom w:val="single" w:sz="4" w:space="0" w:color="auto"/>
            </w:tcBorders>
          </w:tcPr>
          <w:p w14:paraId="55E20553" w14:textId="77777777" w:rsidR="001E41F3" w:rsidRDefault="001E41F3">
            <w:pPr>
              <w:pStyle w:val="CRCoverPage"/>
              <w:spacing w:after="0"/>
              <w:rPr>
                <w:b/>
                <w:i/>
                <w:noProof/>
              </w:rPr>
            </w:pPr>
          </w:p>
        </w:tc>
        <w:tc>
          <w:tcPr>
            <w:tcW w:w="4677" w:type="dxa"/>
            <w:gridSpan w:val="8"/>
            <w:tcBorders>
              <w:bottom w:val="single" w:sz="4" w:space="0" w:color="auto"/>
            </w:tcBorders>
          </w:tcPr>
          <w:p w14:paraId="5AF325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4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7A0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F1DFB" w14:textId="77777777" w:rsidTr="00547111">
        <w:tc>
          <w:tcPr>
            <w:tcW w:w="1843" w:type="dxa"/>
          </w:tcPr>
          <w:p w14:paraId="127E9E3A" w14:textId="77777777" w:rsidR="001E41F3" w:rsidRDefault="001E41F3">
            <w:pPr>
              <w:pStyle w:val="CRCoverPage"/>
              <w:spacing w:after="0"/>
              <w:rPr>
                <w:b/>
                <w:i/>
                <w:noProof/>
                <w:sz w:val="8"/>
                <w:szCs w:val="8"/>
              </w:rPr>
            </w:pPr>
          </w:p>
        </w:tc>
        <w:tc>
          <w:tcPr>
            <w:tcW w:w="7797" w:type="dxa"/>
            <w:gridSpan w:val="10"/>
          </w:tcPr>
          <w:p w14:paraId="1E88D424" w14:textId="77777777" w:rsidR="001E41F3" w:rsidRDefault="001E41F3">
            <w:pPr>
              <w:pStyle w:val="CRCoverPage"/>
              <w:spacing w:after="0"/>
              <w:rPr>
                <w:noProof/>
                <w:sz w:val="8"/>
                <w:szCs w:val="8"/>
              </w:rPr>
            </w:pPr>
          </w:p>
        </w:tc>
      </w:tr>
      <w:tr w:rsidR="000731AF" w14:paraId="1F6BC53B" w14:textId="77777777" w:rsidTr="00547111">
        <w:tc>
          <w:tcPr>
            <w:tcW w:w="2694" w:type="dxa"/>
            <w:gridSpan w:val="2"/>
            <w:tcBorders>
              <w:top w:val="single" w:sz="4" w:space="0" w:color="auto"/>
              <w:left w:val="single" w:sz="4" w:space="0" w:color="auto"/>
            </w:tcBorders>
          </w:tcPr>
          <w:p w14:paraId="4A6DE2CD" w14:textId="77777777" w:rsidR="000731AF" w:rsidRDefault="000731AF" w:rsidP="00073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FBCDA" w14:textId="77777777" w:rsidR="000731AF" w:rsidRDefault="000731AF" w:rsidP="000731AF">
            <w:pPr>
              <w:pStyle w:val="CRCoverPage"/>
              <w:spacing w:after="0"/>
              <w:ind w:left="100"/>
              <w:rPr>
                <w:noProof/>
              </w:rPr>
            </w:pPr>
            <w:r>
              <w:rPr>
                <w:noProof/>
              </w:rPr>
              <w:t>1) NF Service Instance Set is concluded in TR 23.742</w:t>
            </w:r>
          </w:p>
          <w:p w14:paraId="74A2AA4A" w14:textId="285CCCEA" w:rsidR="000731AF" w:rsidRDefault="000731AF" w:rsidP="000731AF">
            <w:pPr>
              <w:pStyle w:val="CRCoverPage"/>
              <w:spacing w:after="0"/>
              <w:ind w:left="100"/>
              <w:rPr>
                <w:noProof/>
              </w:rPr>
            </w:pPr>
            <w:r>
              <w:rPr>
                <w:noProof/>
              </w:rPr>
              <w:t xml:space="preserve">2) In Stage 3 specifications it is possible to discover the NF and/or NF services based on the location (e.g. datacenter, geographic location) of the service producer. This is missing from Stage 2. </w:t>
            </w:r>
          </w:p>
        </w:tc>
      </w:tr>
      <w:tr w:rsidR="000731AF" w14:paraId="1C917715" w14:textId="77777777" w:rsidTr="00547111">
        <w:tc>
          <w:tcPr>
            <w:tcW w:w="2694" w:type="dxa"/>
            <w:gridSpan w:val="2"/>
            <w:tcBorders>
              <w:left w:val="single" w:sz="4" w:space="0" w:color="auto"/>
            </w:tcBorders>
          </w:tcPr>
          <w:p w14:paraId="047A3517" w14:textId="77777777" w:rsidR="000731AF" w:rsidRDefault="000731AF" w:rsidP="000731AF">
            <w:pPr>
              <w:pStyle w:val="CRCoverPage"/>
              <w:spacing w:after="0"/>
              <w:rPr>
                <w:b/>
                <w:i/>
                <w:noProof/>
                <w:sz w:val="8"/>
                <w:szCs w:val="8"/>
              </w:rPr>
            </w:pPr>
          </w:p>
        </w:tc>
        <w:tc>
          <w:tcPr>
            <w:tcW w:w="6946" w:type="dxa"/>
            <w:gridSpan w:val="9"/>
            <w:tcBorders>
              <w:right w:val="single" w:sz="4" w:space="0" w:color="auto"/>
            </w:tcBorders>
          </w:tcPr>
          <w:p w14:paraId="5F535FDC" w14:textId="77777777" w:rsidR="000731AF" w:rsidRDefault="000731AF" w:rsidP="000731AF">
            <w:pPr>
              <w:pStyle w:val="CRCoverPage"/>
              <w:spacing w:after="0"/>
              <w:rPr>
                <w:noProof/>
                <w:sz w:val="8"/>
                <w:szCs w:val="8"/>
              </w:rPr>
            </w:pPr>
          </w:p>
        </w:tc>
      </w:tr>
      <w:tr w:rsidR="000731AF" w14:paraId="567CB846" w14:textId="77777777" w:rsidTr="00547111">
        <w:tc>
          <w:tcPr>
            <w:tcW w:w="2694" w:type="dxa"/>
            <w:gridSpan w:val="2"/>
            <w:tcBorders>
              <w:left w:val="single" w:sz="4" w:space="0" w:color="auto"/>
            </w:tcBorders>
          </w:tcPr>
          <w:p w14:paraId="13921349" w14:textId="77777777" w:rsidR="000731AF" w:rsidRDefault="000731AF" w:rsidP="00073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FF0F" w14:textId="20853359" w:rsidR="000731AF" w:rsidRDefault="000731AF" w:rsidP="000731AF">
            <w:pPr>
              <w:pStyle w:val="CRCoverPage"/>
              <w:spacing w:after="0"/>
              <w:ind w:left="100"/>
              <w:rPr>
                <w:noProof/>
              </w:rPr>
            </w:pPr>
            <w:r>
              <w:rPr>
                <w:noProof/>
              </w:rPr>
              <w:t xml:space="preserve">1) Implement the NF service set. This is done implicity in the definition of NF Set, instead of introducing a new definiton or concept.  </w:t>
            </w:r>
          </w:p>
          <w:p w14:paraId="7E9E91F3" w14:textId="77777777" w:rsidR="000731AF" w:rsidRDefault="000731AF" w:rsidP="000731AF">
            <w:pPr>
              <w:pStyle w:val="CRCoverPage"/>
              <w:spacing w:after="0"/>
              <w:ind w:left="100"/>
              <w:rPr>
                <w:noProof/>
              </w:rPr>
            </w:pPr>
          </w:p>
          <w:p w14:paraId="65FA82E7" w14:textId="24521DA0" w:rsidR="000731AF" w:rsidRDefault="000731AF" w:rsidP="000731AF">
            <w:pPr>
              <w:pStyle w:val="CRCoverPage"/>
              <w:spacing w:after="0"/>
              <w:ind w:left="100"/>
              <w:rPr>
                <w:noProof/>
              </w:rPr>
            </w:pPr>
            <w:r>
              <w:rPr>
                <w:noProof/>
              </w:rPr>
              <w:t>2) Alignment with Stage 3: add the Location information as a parameter for NF and/or NF services. Add a new identifier ‘Location information’ in 5.9.x.</w:t>
            </w:r>
          </w:p>
        </w:tc>
      </w:tr>
      <w:tr w:rsidR="000731AF" w14:paraId="2B518608" w14:textId="77777777" w:rsidTr="00547111">
        <w:tc>
          <w:tcPr>
            <w:tcW w:w="2694" w:type="dxa"/>
            <w:gridSpan w:val="2"/>
            <w:tcBorders>
              <w:left w:val="single" w:sz="4" w:space="0" w:color="auto"/>
            </w:tcBorders>
          </w:tcPr>
          <w:p w14:paraId="09B645E7" w14:textId="77777777" w:rsidR="000731AF" w:rsidRDefault="000731AF" w:rsidP="000731AF">
            <w:pPr>
              <w:pStyle w:val="CRCoverPage"/>
              <w:spacing w:after="0"/>
              <w:rPr>
                <w:b/>
                <w:i/>
                <w:noProof/>
                <w:sz w:val="8"/>
                <w:szCs w:val="8"/>
              </w:rPr>
            </w:pPr>
          </w:p>
        </w:tc>
        <w:tc>
          <w:tcPr>
            <w:tcW w:w="6946" w:type="dxa"/>
            <w:gridSpan w:val="9"/>
            <w:tcBorders>
              <w:right w:val="single" w:sz="4" w:space="0" w:color="auto"/>
            </w:tcBorders>
          </w:tcPr>
          <w:p w14:paraId="30A454AF" w14:textId="77777777" w:rsidR="000731AF" w:rsidRDefault="000731AF" w:rsidP="000731AF">
            <w:pPr>
              <w:pStyle w:val="CRCoverPage"/>
              <w:spacing w:after="0"/>
              <w:rPr>
                <w:noProof/>
                <w:sz w:val="8"/>
                <w:szCs w:val="8"/>
              </w:rPr>
            </w:pPr>
          </w:p>
        </w:tc>
      </w:tr>
      <w:tr w:rsidR="000731AF" w14:paraId="344551B4" w14:textId="77777777" w:rsidTr="00547111">
        <w:tc>
          <w:tcPr>
            <w:tcW w:w="2694" w:type="dxa"/>
            <w:gridSpan w:val="2"/>
            <w:tcBorders>
              <w:left w:val="single" w:sz="4" w:space="0" w:color="auto"/>
              <w:bottom w:val="single" w:sz="4" w:space="0" w:color="auto"/>
            </w:tcBorders>
          </w:tcPr>
          <w:p w14:paraId="718FAD2E" w14:textId="77777777" w:rsidR="000731AF" w:rsidRDefault="000731AF" w:rsidP="00073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750D2" w14:textId="77777777" w:rsidR="000731AF" w:rsidRDefault="000731AF" w:rsidP="000731AF">
            <w:pPr>
              <w:pStyle w:val="CRCoverPage"/>
              <w:spacing w:after="0"/>
              <w:ind w:left="100"/>
              <w:rPr>
                <w:noProof/>
              </w:rPr>
            </w:pPr>
            <w:r>
              <w:rPr>
                <w:noProof/>
              </w:rPr>
              <w:t>1) The concept of NF Service instance Set agreed in the conclusions of TR 23.742 remain undefined.</w:t>
            </w:r>
          </w:p>
          <w:p w14:paraId="2FF3BA78" w14:textId="33F4965B" w:rsidR="000731AF" w:rsidRDefault="000731AF" w:rsidP="000731AF">
            <w:pPr>
              <w:pStyle w:val="CRCoverPage"/>
              <w:spacing w:after="0"/>
              <w:ind w:left="100"/>
              <w:rPr>
                <w:noProof/>
              </w:rPr>
            </w:pPr>
            <w:r>
              <w:rPr>
                <w:noProof/>
              </w:rPr>
              <w:t>2) Misalignment with Stage 3.</w:t>
            </w:r>
          </w:p>
        </w:tc>
      </w:tr>
      <w:tr w:rsidR="000731AF" w14:paraId="4C611DF7" w14:textId="77777777" w:rsidTr="00547111">
        <w:tc>
          <w:tcPr>
            <w:tcW w:w="2694" w:type="dxa"/>
            <w:gridSpan w:val="2"/>
          </w:tcPr>
          <w:p w14:paraId="625C4480" w14:textId="77777777" w:rsidR="000731AF" w:rsidRDefault="000731AF" w:rsidP="000731AF">
            <w:pPr>
              <w:pStyle w:val="CRCoverPage"/>
              <w:spacing w:after="0"/>
              <w:rPr>
                <w:b/>
                <w:i/>
                <w:noProof/>
                <w:sz w:val="8"/>
                <w:szCs w:val="8"/>
              </w:rPr>
            </w:pPr>
          </w:p>
        </w:tc>
        <w:tc>
          <w:tcPr>
            <w:tcW w:w="6946" w:type="dxa"/>
            <w:gridSpan w:val="9"/>
          </w:tcPr>
          <w:p w14:paraId="08BCC1BD" w14:textId="77777777" w:rsidR="000731AF" w:rsidRDefault="000731AF" w:rsidP="000731AF">
            <w:pPr>
              <w:pStyle w:val="CRCoverPage"/>
              <w:spacing w:after="0"/>
              <w:rPr>
                <w:noProof/>
                <w:sz w:val="8"/>
                <w:szCs w:val="8"/>
              </w:rPr>
            </w:pPr>
          </w:p>
        </w:tc>
      </w:tr>
      <w:tr w:rsidR="000731AF" w14:paraId="6DCDA54A" w14:textId="77777777" w:rsidTr="00547111">
        <w:tc>
          <w:tcPr>
            <w:tcW w:w="2694" w:type="dxa"/>
            <w:gridSpan w:val="2"/>
            <w:tcBorders>
              <w:top w:val="single" w:sz="4" w:space="0" w:color="auto"/>
              <w:left w:val="single" w:sz="4" w:space="0" w:color="auto"/>
            </w:tcBorders>
          </w:tcPr>
          <w:p w14:paraId="44C7704F" w14:textId="77777777" w:rsidR="000731AF" w:rsidRDefault="000731AF" w:rsidP="00073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6FE6" w14:textId="650E328C" w:rsidR="000731AF" w:rsidRDefault="000731AF" w:rsidP="000731AF">
            <w:pPr>
              <w:pStyle w:val="CRCoverPage"/>
              <w:spacing w:after="0"/>
              <w:ind w:left="100"/>
              <w:rPr>
                <w:noProof/>
              </w:rPr>
            </w:pPr>
            <w:r>
              <w:rPr>
                <w:noProof/>
              </w:rPr>
              <w:t>3.1, 5.9.x (New), 6.3.1, 7.2.1</w:t>
            </w:r>
          </w:p>
        </w:tc>
      </w:tr>
      <w:tr w:rsidR="000731AF" w14:paraId="0678DBC0" w14:textId="77777777" w:rsidTr="00547111">
        <w:tc>
          <w:tcPr>
            <w:tcW w:w="2694" w:type="dxa"/>
            <w:gridSpan w:val="2"/>
            <w:tcBorders>
              <w:left w:val="single" w:sz="4" w:space="0" w:color="auto"/>
            </w:tcBorders>
          </w:tcPr>
          <w:p w14:paraId="054B06D1" w14:textId="77777777" w:rsidR="000731AF" w:rsidRDefault="000731AF" w:rsidP="000731AF">
            <w:pPr>
              <w:pStyle w:val="CRCoverPage"/>
              <w:spacing w:after="0"/>
              <w:rPr>
                <w:b/>
                <w:i/>
                <w:noProof/>
                <w:sz w:val="8"/>
                <w:szCs w:val="8"/>
              </w:rPr>
            </w:pPr>
          </w:p>
        </w:tc>
        <w:tc>
          <w:tcPr>
            <w:tcW w:w="6946" w:type="dxa"/>
            <w:gridSpan w:val="9"/>
            <w:tcBorders>
              <w:right w:val="single" w:sz="4" w:space="0" w:color="auto"/>
            </w:tcBorders>
          </w:tcPr>
          <w:p w14:paraId="2A512804" w14:textId="77777777" w:rsidR="000731AF" w:rsidRDefault="000731AF" w:rsidP="000731AF">
            <w:pPr>
              <w:pStyle w:val="CRCoverPage"/>
              <w:spacing w:after="0"/>
              <w:rPr>
                <w:noProof/>
                <w:sz w:val="8"/>
                <w:szCs w:val="8"/>
              </w:rPr>
            </w:pPr>
          </w:p>
        </w:tc>
      </w:tr>
      <w:tr w:rsidR="000731AF" w14:paraId="02A7818C" w14:textId="77777777" w:rsidTr="00547111">
        <w:tc>
          <w:tcPr>
            <w:tcW w:w="2694" w:type="dxa"/>
            <w:gridSpan w:val="2"/>
            <w:tcBorders>
              <w:left w:val="single" w:sz="4" w:space="0" w:color="auto"/>
            </w:tcBorders>
          </w:tcPr>
          <w:p w14:paraId="6593145D" w14:textId="77777777" w:rsidR="000731AF" w:rsidRDefault="000731AF" w:rsidP="00073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115CA" w14:textId="77777777" w:rsidR="000731AF" w:rsidRDefault="000731AF" w:rsidP="00073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DD6B4" w14:textId="77777777" w:rsidR="000731AF" w:rsidRDefault="000731AF" w:rsidP="000731AF">
            <w:pPr>
              <w:pStyle w:val="CRCoverPage"/>
              <w:spacing w:after="0"/>
              <w:jc w:val="center"/>
              <w:rPr>
                <w:b/>
                <w:caps/>
                <w:noProof/>
              </w:rPr>
            </w:pPr>
            <w:r>
              <w:rPr>
                <w:b/>
                <w:caps/>
                <w:noProof/>
              </w:rPr>
              <w:t>N</w:t>
            </w:r>
          </w:p>
        </w:tc>
        <w:tc>
          <w:tcPr>
            <w:tcW w:w="2977" w:type="dxa"/>
            <w:gridSpan w:val="4"/>
          </w:tcPr>
          <w:p w14:paraId="46927595" w14:textId="77777777" w:rsidR="000731AF" w:rsidRDefault="000731AF" w:rsidP="00073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5A5D3" w14:textId="77777777" w:rsidR="000731AF" w:rsidRDefault="000731AF" w:rsidP="000731AF">
            <w:pPr>
              <w:pStyle w:val="CRCoverPage"/>
              <w:spacing w:after="0"/>
              <w:ind w:left="99"/>
              <w:rPr>
                <w:noProof/>
              </w:rPr>
            </w:pPr>
          </w:p>
        </w:tc>
      </w:tr>
      <w:tr w:rsidR="000731AF" w14:paraId="65748F79" w14:textId="77777777" w:rsidTr="00547111">
        <w:tc>
          <w:tcPr>
            <w:tcW w:w="2694" w:type="dxa"/>
            <w:gridSpan w:val="2"/>
            <w:tcBorders>
              <w:left w:val="single" w:sz="4" w:space="0" w:color="auto"/>
            </w:tcBorders>
          </w:tcPr>
          <w:p w14:paraId="6F218EEE" w14:textId="77777777" w:rsidR="000731AF" w:rsidRDefault="000731AF" w:rsidP="00073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52DB5" w14:textId="77777777" w:rsidR="000731AF" w:rsidRDefault="000731AF" w:rsidP="00073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7633B" w14:textId="0F43235B" w:rsidR="000731AF" w:rsidRDefault="000731AF" w:rsidP="000731AF">
            <w:pPr>
              <w:pStyle w:val="CRCoverPage"/>
              <w:spacing w:after="0"/>
              <w:jc w:val="center"/>
              <w:rPr>
                <w:b/>
                <w:caps/>
                <w:noProof/>
              </w:rPr>
            </w:pPr>
            <w:r>
              <w:rPr>
                <w:b/>
                <w:caps/>
                <w:noProof/>
              </w:rPr>
              <w:t>X</w:t>
            </w:r>
          </w:p>
        </w:tc>
        <w:tc>
          <w:tcPr>
            <w:tcW w:w="2977" w:type="dxa"/>
            <w:gridSpan w:val="4"/>
          </w:tcPr>
          <w:p w14:paraId="38568642" w14:textId="77777777" w:rsidR="000731AF" w:rsidRDefault="000731AF" w:rsidP="00073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951D0" w14:textId="77777777" w:rsidR="000731AF" w:rsidRDefault="000731AF" w:rsidP="000731AF">
            <w:pPr>
              <w:pStyle w:val="CRCoverPage"/>
              <w:spacing w:after="0"/>
              <w:ind w:left="99"/>
              <w:rPr>
                <w:noProof/>
              </w:rPr>
            </w:pPr>
            <w:r>
              <w:rPr>
                <w:noProof/>
              </w:rPr>
              <w:t xml:space="preserve">TS/TR ... CR ... </w:t>
            </w:r>
          </w:p>
        </w:tc>
      </w:tr>
      <w:tr w:rsidR="000731AF" w14:paraId="401C203C" w14:textId="77777777" w:rsidTr="00547111">
        <w:tc>
          <w:tcPr>
            <w:tcW w:w="2694" w:type="dxa"/>
            <w:gridSpan w:val="2"/>
            <w:tcBorders>
              <w:left w:val="single" w:sz="4" w:space="0" w:color="auto"/>
            </w:tcBorders>
          </w:tcPr>
          <w:p w14:paraId="43B0F8E9" w14:textId="77777777" w:rsidR="000731AF" w:rsidRDefault="000731AF" w:rsidP="00073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E852" w14:textId="77777777" w:rsidR="000731AF" w:rsidRDefault="000731AF" w:rsidP="00073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7E48" w14:textId="1DB00F43" w:rsidR="000731AF" w:rsidRDefault="000731AF" w:rsidP="000731AF">
            <w:pPr>
              <w:pStyle w:val="CRCoverPage"/>
              <w:spacing w:after="0"/>
              <w:jc w:val="center"/>
              <w:rPr>
                <w:b/>
                <w:caps/>
                <w:noProof/>
              </w:rPr>
            </w:pPr>
            <w:r>
              <w:rPr>
                <w:b/>
                <w:caps/>
                <w:noProof/>
              </w:rPr>
              <w:t>X</w:t>
            </w:r>
          </w:p>
        </w:tc>
        <w:tc>
          <w:tcPr>
            <w:tcW w:w="2977" w:type="dxa"/>
            <w:gridSpan w:val="4"/>
          </w:tcPr>
          <w:p w14:paraId="029390F6" w14:textId="77777777" w:rsidR="000731AF" w:rsidRDefault="000731AF" w:rsidP="00073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EA0E" w14:textId="77777777" w:rsidR="000731AF" w:rsidRDefault="000731AF" w:rsidP="000731AF">
            <w:pPr>
              <w:pStyle w:val="CRCoverPage"/>
              <w:spacing w:after="0"/>
              <w:ind w:left="99"/>
              <w:rPr>
                <w:noProof/>
              </w:rPr>
            </w:pPr>
            <w:r>
              <w:rPr>
                <w:noProof/>
              </w:rPr>
              <w:t xml:space="preserve">TS/TR ... CR ... </w:t>
            </w:r>
          </w:p>
        </w:tc>
      </w:tr>
      <w:tr w:rsidR="000731AF" w14:paraId="782B9904" w14:textId="77777777" w:rsidTr="00547111">
        <w:tc>
          <w:tcPr>
            <w:tcW w:w="2694" w:type="dxa"/>
            <w:gridSpan w:val="2"/>
            <w:tcBorders>
              <w:left w:val="single" w:sz="4" w:space="0" w:color="auto"/>
            </w:tcBorders>
          </w:tcPr>
          <w:p w14:paraId="120D8606" w14:textId="77777777" w:rsidR="000731AF" w:rsidRDefault="000731AF" w:rsidP="00073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B610F" w14:textId="77777777" w:rsidR="000731AF" w:rsidRDefault="000731AF" w:rsidP="00073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3DDD" w14:textId="06462F79" w:rsidR="000731AF" w:rsidRDefault="000731AF" w:rsidP="000731AF">
            <w:pPr>
              <w:pStyle w:val="CRCoverPage"/>
              <w:spacing w:after="0"/>
              <w:jc w:val="center"/>
              <w:rPr>
                <w:b/>
                <w:caps/>
                <w:noProof/>
              </w:rPr>
            </w:pPr>
            <w:r>
              <w:rPr>
                <w:b/>
                <w:caps/>
                <w:noProof/>
              </w:rPr>
              <w:t>X</w:t>
            </w:r>
          </w:p>
        </w:tc>
        <w:tc>
          <w:tcPr>
            <w:tcW w:w="2977" w:type="dxa"/>
            <w:gridSpan w:val="4"/>
          </w:tcPr>
          <w:p w14:paraId="6E7D10B6" w14:textId="77777777" w:rsidR="000731AF" w:rsidRDefault="000731AF" w:rsidP="00073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7169E" w14:textId="77777777" w:rsidR="000731AF" w:rsidRDefault="000731AF" w:rsidP="000731AF">
            <w:pPr>
              <w:pStyle w:val="CRCoverPage"/>
              <w:spacing w:after="0"/>
              <w:ind w:left="99"/>
              <w:rPr>
                <w:noProof/>
              </w:rPr>
            </w:pPr>
            <w:r>
              <w:rPr>
                <w:noProof/>
              </w:rPr>
              <w:t xml:space="preserve">TS/TR ... CR ... </w:t>
            </w:r>
          </w:p>
        </w:tc>
      </w:tr>
      <w:tr w:rsidR="000731AF" w14:paraId="431DF310" w14:textId="77777777" w:rsidTr="00547111">
        <w:tc>
          <w:tcPr>
            <w:tcW w:w="2694" w:type="dxa"/>
            <w:gridSpan w:val="2"/>
            <w:tcBorders>
              <w:left w:val="single" w:sz="4" w:space="0" w:color="auto"/>
            </w:tcBorders>
          </w:tcPr>
          <w:p w14:paraId="3B9A24B1" w14:textId="77777777" w:rsidR="000731AF" w:rsidRDefault="000731AF" w:rsidP="000731AF">
            <w:pPr>
              <w:pStyle w:val="CRCoverPage"/>
              <w:spacing w:after="0"/>
              <w:rPr>
                <w:b/>
                <w:i/>
                <w:noProof/>
              </w:rPr>
            </w:pPr>
          </w:p>
        </w:tc>
        <w:tc>
          <w:tcPr>
            <w:tcW w:w="6946" w:type="dxa"/>
            <w:gridSpan w:val="9"/>
            <w:tcBorders>
              <w:right w:val="single" w:sz="4" w:space="0" w:color="auto"/>
            </w:tcBorders>
          </w:tcPr>
          <w:p w14:paraId="237E660E" w14:textId="77777777" w:rsidR="000731AF" w:rsidRDefault="000731AF" w:rsidP="000731AF">
            <w:pPr>
              <w:pStyle w:val="CRCoverPage"/>
              <w:spacing w:after="0"/>
              <w:rPr>
                <w:noProof/>
              </w:rPr>
            </w:pPr>
          </w:p>
        </w:tc>
      </w:tr>
      <w:tr w:rsidR="000731AF" w14:paraId="13AD72B8" w14:textId="77777777" w:rsidTr="00547111">
        <w:tc>
          <w:tcPr>
            <w:tcW w:w="2694" w:type="dxa"/>
            <w:gridSpan w:val="2"/>
            <w:tcBorders>
              <w:left w:val="single" w:sz="4" w:space="0" w:color="auto"/>
              <w:bottom w:val="single" w:sz="4" w:space="0" w:color="auto"/>
            </w:tcBorders>
          </w:tcPr>
          <w:p w14:paraId="6F028DB1" w14:textId="77777777" w:rsidR="000731AF" w:rsidRDefault="000731AF" w:rsidP="00073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2BA2F" w14:textId="77777777" w:rsidR="000731AF" w:rsidRDefault="000731AF" w:rsidP="000731AF">
            <w:pPr>
              <w:pStyle w:val="CRCoverPage"/>
              <w:spacing w:after="0"/>
              <w:ind w:left="100"/>
              <w:rPr>
                <w:noProof/>
              </w:rPr>
            </w:pPr>
          </w:p>
        </w:tc>
      </w:tr>
    </w:tbl>
    <w:p w14:paraId="0016C7ED" w14:textId="77777777" w:rsidR="001E41F3" w:rsidRDefault="001E41F3">
      <w:pPr>
        <w:pStyle w:val="CRCoverPage"/>
        <w:spacing w:after="0"/>
        <w:rPr>
          <w:noProof/>
          <w:sz w:val="8"/>
          <w:szCs w:val="8"/>
        </w:rPr>
      </w:pPr>
    </w:p>
    <w:p w14:paraId="050082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096A34" w14:textId="77777777" w:rsidR="001102E7" w:rsidRPr="009E0DE1" w:rsidRDefault="001102E7" w:rsidP="001102E7">
      <w:pPr>
        <w:keepLines/>
      </w:pPr>
      <w:bookmarkStart w:id="3" w:name="_Toc532891518"/>
    </w:p>
    <w:p w14:paraId="293C2A8D" w14:textId="77777777" w:rsidR="001102E7" w:rsidRDefault="001102E7" w:rsidP="001102E7"/>
    <w:p w14:paraId="04393F04" w14:textId="77777777" w:rsidR="001102E7" w:rsidRPr="00313EED" w:rsidRDefault="001102E7" w:rsidP="001102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1</w:t>
      </w:r>
      <w:r w:rsidRPr="00313EED">
        <w:rPr>
          <w:rFonts w:ascii="Arial" w:hAnsi="Arial" w:cs="Arial"/>
          <w:color w:val="FF0000"/>
          <w:sz w:val="28"/>
          <w:szCs w:val="28"/>
        </w:rPr>
        <w:t xml:space="preserve"> * * * </w:t>
      </w:r>
    </w:p>
    <w:p w14:paraId="23331D20" w14:textId="77777777" w:rsidR="001102E7" w:rsidRDefault="001102E7" w:rsidP="001102E7"/>
    <w:p w14:paraId="2E4A075E" w14:textId="77777777" w:rsidR="001102E7" w:rsidRDefault="001102E7" w:rsidP="001102E7">
      <w:pPr>
        <w:pStyle w:val="Heading2"/>
      </w:pPr>
    </w:p>
    <w:p w14:paraId="37DB8DF1" w14:textId="7055FFFA" w:rsidR="001102E7" w:rsidRPr="009E0DE1" w:rsidRDefault="001102E7" w:rsidP="001102E7">
      <w:pPr>
        <w:pStyle w:val="Heading2"/>
      </w:pPr>
      <w:r w:rsidRPr="009E0DE1">
        <w:t>3.1</w:t>
      </w:r>
      <w:r w:rsidRPr="009E0DE1">
        <w:tab/>
        <w:t>Definitions</w:t>
      </w:r>
      <w:bookmarkEnd w:id="3"/>
    </w:p>
    <w:p w14:paraId="7CE13149" w14:textId="77777777" w:rsidR="001102E7" w:rsidRPr="009E0DE1" w:rsidRDefault="001102E7" w:rsidP="001102E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2CBC72" w14:textId="77777777" w:rsidR="001102E7" w:rsidRPr="009E0DE1" w:rsidRDefault="001102E7" w:rsidP="001102E7">
      <w:pPr>
        <w:keepLines/>
      </w:pPr>
      <w:r w:rsidRPr="009E0DE1">
        <w:rPr>
          <w:b/>
          <w:noProof/>
        </w:rPr>
        <w:t xml:space="preserve">5G Access Network: </w:t>
      </w:r>
      <w:r w:rsidRPr="009E0DE1">
        <w:t>An access network comprising a NG-RAN and/or non-3GPP AN connecting to a 5G Core Network.</w:t>
      </w:r>
    </w:p>
    <w:p w14:paraId="5D46563A" w14:textId="77777777" w:rsidR="001102E7" w:rsidRPr="009E0DE1" w:rsidRDefault="001102E7" w:rsidP="001102E7">
      <w:pPr>
        <w:keepLines/>
      </w:pPr>
      <w:r w:rsidRPr="009E0DE1">
        <w:rPr>
          <w:b/>
          <w:noProof/>
        </w:rPr>
        <w:t xml:space="preserve">5G Core Network: </w:t>
      </w:r>
      <w:r w:rsidRPr="009E0DE1">
        <w:t>The core network specified in the present document. It connects to a 5G Access Network.</w:t>
      </w:r>
    </w:p>
    <w:p w14:paraId="6E66CFBA" w14:textId="77777777" w:rsidR="001102E7" w:rsidRPr="009E0DE1" w:rsidRDefault="001102E7" w:rsidP="001102E7">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3BF88B" w14:textId="77777777" w:rsidR="001102E7" w:rsidRPr="009E0DE1" w:rsidRDefault="001102E7" w:rsidP="001102E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BAF4F2" w14:textId="77777777" w:rsidR="001102E7" w:rsidRPr="009E0DE1" w:rsidRDefault="001102E7" w:rsidP="001102E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B53928C" w14:textId="77777777" w:rsidR="001102E7" w:rsidRPr="009E0DE1" w:rsidRDefault="001102E7" w:rsidP="001102E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029EC42" w14:textId="77777777" w:rsidR="001102E7" w:rsidRPr="009E0DE1" w:rsidRDefault="001102E7" w:rsidP="001102E7">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7359934A" w14:textId="77777777" w:rsidR="001102E7" w:rsidRPr="009E0DE1" w:rsidRDefault="001102E7" w:rsidP="001102E7">
      <w:pPr>
        <w:keepLines/>
      </w:pPr>
      <w:r w:rsidRPr="009E0DE1">
        <w:rPr>
          <w:b/>
        </w:rPr>
        <w:t>AMF Region:</w:t>
      </w:r>
      <w:r w:rsidRPr="009E0DE1">
        <w:t xml:space="preserve"> An AMF Region consists of one or multiple AMF Sets.</w:t>
      </w:r>
    </w:p>
    <w:p w14:paraId="4E746CA0" w14:textId="77777777" w:rsidR="001102E7" w:rsidRPr="009E0DE1" w:rsidRDefault="001102E7" w:rsidP="001102E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637821F2" w14:textId="77777777" w:rsidR="001102E7" w:rsidRPr="009E0DE1" w:rsidRDefault="001102E7" w:rsidP="001102E7">
      <w:r w:rsidRPr="009E0DE1">
        <w:rPr>
          <w:b/>
        </w:rPr>
        <w:t>Application identifier:</w:t>
      </w:r>
      <w:r w:rsidRPr="009E0DE1">
        <w:t xml:space="preserve"> An identifier that can be mapped to a specific application traffic detection rule.</w:t>
      </w:r>
    </w:p>
    <w:p w14:paraId="12BB295E" w14:textId="77777777" w:rsidR="001102E7" w:rsidRPr="009E0DE1" w:rsidRDefault="001102E7" w:rsidP="001102E7">
      <w:r w:rsidRPr="009E0DE1">
        <w:rPr>
          <w:b/>
        </w:rPr>
        <w:t>AUSF Group ID:</w:t>
      </w:r>
      <w:r w:rsidRPr="009E0DE1">
        <w:t xml:space="preserve"> This refers to one or more AUSF instances managing a specific set of SUPIs.</w:t>
      </w:r>
    </w:p>
    <w:p w14:paraId="312EB691" w14:textId="77777777" w:rsidR="001102E7" w:rsidRPr="009E0DE1" w:rsidRDefault="001102E7" w:rsidP="001102E7">
      <w:pPr>
        <w:keepLines/>
      </w:pPr>
      <w:r w:rsidRPr="009E0DE1">
        <w:rPr>
          <w:b/>
        </w:rPr>
        <w:t xml:space="preserve">Configured NSSAI: </w:t>
      </w:r>
      <w:r w:rsidRPr="009E0DE1">
        <w:t>NSSAI provisioned in the UE applicable to one or more PLMNs.</w:t>
      </w:r>
    </w:p>
    <w:p w14:paraId="681EB416" w14:textId="77777777" w:rsidR="001102E7" w:rsidRPr="009E0DE1" w:rsidRDefault="001102E7" w:rsidP="001102E7">
      <w:pPr>
        <w:keepLines/>
      </w:pPr>
      <w:r w:rsidRPr="009E0DE1">
        <w:rPr>
          <w:b/>
        </w:rPr>
        <w:t>DN Access Identifier (DNAI):</w:t>
      </w:r>
      <w:r w:rsidRPr="009E0DE1">
        <w:t xml:space="preserve"> Identifier of a user plane access to one or more DN(s) where applications are deployed.</w:t>
      </w:r>
    </w:p>
    <w:p w14:paraId="7CEFA0E8" w14:textId="77777777" w:rsidR="001102E7" w:rsidRDefault="001102E7" w:rsidP="001102E7">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0FFCDA39" w14:textId="77777777" w:rsidR="001102E7" w:rsidRPr="009E0DE1" w:rsidRDefault="001102E7" w:rsidP="001102E7">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724C6C95" w14:textId="77777777" w:rsidR="001102E7" w:rsidRPr="009E0DE1" w:rsidRDefault="001102E7" w:rsidP="001102E7">
      <w:pPr>
        <w:keepLines/>
      </w:pPr>
      <w:r w:rsidRPr="009E0DE1">
        <w:rPr>
          <w:b/>
        </w:rPr>
        <w:t xml:space="preserve">Expected UE Behaviour: </w:t>
      </w:r>
      <w:r w:rsidRPr="009E0DE1">
        <w:t>Set of parameters provisioned by an external party to 5G network functions on the foreseen or expected UE behaviour, see clause 5.20.</w:t>
      </w:r>
    </w:p>
    <w:p w14:paraId="78EE92F3" w14:textId="77777777" w:rsidR="001102E7" w:rsidRPr="009E0DE1" w:rsidRDefault="001102E7" w:rsidP="001102E7">
      <w:pPr>
        <w:keepLines/>
      </w:pPr>
      <w:r w:rsidRPr="009E0DE1">
        <w:rPr>
          <w:b/>
        </w:rPr>
        <w:t>Forbidden Area:</w:t>
      </w:r>
      <w:r w:rsidRPr="009E0DE1">
        <w:t xml:space="preserve"> An area where the UE is not allowed to initiate communication as specified in clause 5.3.2.3.</w:t>
      </w:r>
    </w:p>
    <w:p w14:paraId="73887A2C" w14:textId="77777777" w:rsidR="001102E7" w:rsidRPr="009E0DE1" w:rsidRDefault="001102E7" w:rsidP="001102E7">
      <w:r w:rsidRPr="009E0DE1">
        <w:rPr>
          <w:b/>
        </w:rPr>
        <w:t xml:space="preserve">GBR QoS Flow: </w:t>
      </w:r>
      <w:r w:rsidRPr="009E0DE1">
        <w:t>A QoS Flow using the GBR resource type or the Delay-critical GBR resource type and requiring guaranteed flow bit rate.</w:t>
      </w:r>
    </w:p>
    <w:p w14:paraId="55C3DA9A" w14:textId="77777777" w:rsidR="001102E7" w:rsidRPr="009E0DE1" w:rsidRDefault="001102E7" w:rsidP="001102E7">
      <w:pPr>
        <w:keepLines/>
      </w:pPr>
      <w:r w:rsidRPr="009E0DE1">
        <w:rPr>
          <w:b/>
        </w:rPr>
        <w:lastRenderedPageBreak/>
        <w:t>Initial Registration:</w:t>
      </w:r>
      <w:r w:rsidRPr="009E0DE1">
        <w:t xml:space="preserve"> UE registration in RM-DEREGISTERED state as specified in clause 5.3.2.</w:t>
      </w:r>
    </w:p>
    <w:p w14:paraId="55A62015" w14:textId="77777777" w:rsidR="001102E7" w:rsidRPr="009E0DE1" w:rsidRDefault="001102E7" w:rsidP="001102E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129B32C" w14:textId="77777777" w:rsidR="001102E7" w:rsidRPr="009E0DE1" w:rsidRDefault="001102E7" w:rsidP="001102E7">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17CB8E41" w14:textId="77777777" w:rsidR="001102E7" w:rsidRPr="009E0DE1" w:rsidRDefault="001102E7" w:rsidP="001102E7">
      <w:pPr>
        <w:keepLines/>
      </w:pPr>
      <w:r w:rsidRPr="009E0DE1">
        <w:rPr>
          <w:b/>
        </w:rPr>
        <w:t>Mobility Pattern:</w:t>
      </w:r>
      <w:r w:rsidRPr="009E0DE1">
        <w:t xml:space="preserve"> Network concept of determining within the AMF the UE mobility parameters as specified in clause 5.3.2.4.</w:t>
      </w:r>
    </w:p>
    <w:p w14:paraId="771D2355" w14:textId="77777777" w:rsidR="001102E7" w:rsidRPr="009E0DE1" w:rsidRDefault="001102E7" w:rsidP="001102E7">
      <w:pPr>
        <w:keepLines/>
      </w:pPr>
      <w:r w:rsidRPr="009E0DE1">
        <w:rPr>
          <w:b/>
        </w:rPr>
        <w:t>Mobility Registration Update:</w:t>
      </w:r>
      <w:r w:rsidRPr="009E0DE1">
        <w:t xml:space="preserve"> UE re-registration when entering new TA outside the TAI List as specified in clause 5.3.2.</w:t>
      </w:r>
    </w:p>
    <w:p w14:paraId="33E17E46" w14:textId="77777777" w:rsidR="001102E7" w:rsidRPr="009E0DE1" w:rsidRDefault="001102E7" w:rsidP="001102E7">
      <w:r w:rsidRPr="009E0DE1">
        <w:rPr>
          <w:b/>
        </w:rPr>
        <w:t>MPS-subscribed UE:</w:t>
      </w:r>
      <w:r w:rsidRPr="009E0DE1">
        <w:t xml:space="preserve"> A UE having a USIM with MPS subscription.</w:t>
      </w:r>
    </w:p>
    <w:p w14:paraId="6CB609C9" w14:textId="77777777" w:rsidR="001102E7" w:rsidRPr="009E0DE1" w:rsidRDefault="001102E7" w:rsidP="001102E7">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1EA2535E" w14:textId="77777777" w:rsidR="001102E7" w:rsidRPr="009E0DE1" w:rsidRDefault="001102E7" w:rsidP="001102E7">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5464EDA0" w14:textId="77777777" w:rsidR="001102E7" w:rsidRPr="009E0DE1" w:rsidRDefault="001102E7" w:rsidP="001102E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FD00F8" w14:textId="77777777" w:rsidR="001102E7" w:rsidRPr="009E0DE1" w:rsidRDefault="001102E7" w:rsidP="001102E7">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B1B0EE0" w14:textId="77777777" w:rsidR="001102E7" w:rsidRPr="009E0DE1" w:rsidRDefault="001102E7" w:rsidP="001102E7">
      <w:r w:rsidRPr="009E0DE1">
        <w:rPr>
          <w:b/>
        </w:rPr>
        <w:t>Network Instance</w:t>
      </w:r>
      <w:r w:rsidRPr="009E0DE1">
        <w:t>: Information identifying a domain. Used by the UPF for traffic detection and routing.</w:t>
      </w:r>
    </w:p>
    <w:p w14:paraId="2816669E" w14:textId="77777777" w:rsidR="001102E7" w:rsidRPr="009E0DE1" w:rsidRDefault="001102E7" w:rsidP="001102E7">
      <w:r w:rsidRPr="009E0DE1">
        <w:rPr>
          <w:b/>
          <w:bCs/>
        </w:rPr>
        <w:t>Network Slice</w:t>
      </w:r>
      <w:r w:rsidRPr="009E0DE1">
        <w:rPr>
          <w:b/>
        </w:rPr>
        <w:t>:</w:t>
      </w:r>
      <w:r w:rsidRPr="009E0DE1">
        <w:t xml:space="preserve"> A logical network that provides specific network capabilities and network characteristics.</w:t>
      </w:r>
    </w:p>
    <w:p w14:paraId="7E6B7A8F" w14:textId="77777777" w:rsidR="001102E7" w:rsidRPr="009E0DE1" w:rsidRDefault="001102E7" w:rsidP="001102E7">
      <w:r w:rsidRPr="009E0DE1">
        <w:rPr>
          <w:b/>
          <w:bCs/>
        </w:rPr>
        <w:t>Network Slice instance:</w:t>
      </w:r>
      <w:r w:rsidRPr="009E0DE1">
        <w:t xml:space="preserve"> A set of Network Function instances and the required resources (e.g. compute, storage and networking resources) which form a deployed Network Slice.</w:t>
      </w:r>
    </w:p>
    <w:p w14:paraId="7C49C4DE" w14:textId="77777777" w:rsidR="001102E7" w:rsidRPr="009E0DE1" w:rsidRDefault="001102E7" w:rsidP="001102E7">
      <w:r w:rsidRPr="009E0DE1">
        <w:rPr>
          <w:b/>
        </w:rPr>
        <w:t>Non-GBR QoS Flow:</w:t>
      </w:r>
      <w:r w:rsidRPr="009E0DE1">
        <w:t xml:space="preserve"> A QoS Flow using the Non-GBR resource type and not requiring guaranteed flow bit rate.</w:t>
      </w:r>
    </w:p>
    <w:p w14:paraId="351281D8" w14:textId="77777777" w:rsidR="001102E7" w:rsidRPr="009E0DE1" w:rsidRDefault="001102E7" w:rsidP="001102E7">
      <w:pPr>
        <w:rPr>
          <w:bCs/>
        </w:rPr>
      </w:pPr>
      <w:r w:rsidRPr="009E0DE1">
        <w:rPr>
          <w:b/>
        </w:rPr>
        <w:t xml:space="preserve">NSI ID: </w:t>
      </w:r>
      <w:r w:rsidRPr="009E0DE1">
        <w:t>an identifier for a Network Slice instance.</w:t>
      </w:r>
    </w:p>
    <w:p w14:paraId="220C056D" w14:textId="77777777" w:rsidR="001102E7" w:rsidRPr="009E0DE1" w:rsidRDefault="001102E7" w:rsidP="001102E7">
      <w:r w:rsidRPr="009E0DE1">
        <w:rPr>
          <w:b/>
        </w:rPr>
        <w:t>NF instance:</w:t>
      </w:r>
      <w:r w:rsidRPr="009E0DE1">
        <w:t xml:space="preserve"> an identifiable instance of the NF.</w:t>
      </w:r>
    </w:p>
    <w:p w14:paraId="4B74D629" w14:textId="3A66A32F" w:rsidR="00AE55D2" w:rsidRDefault="00AE55D2" w:rsidP="00AE55D2">
      <w:pPr>
        <w:keepLines/>
        <w:rPr>
          <w:ins w:id="4" w:author="NTT DOCOMO" w:date="2019-02-15T16:57:00Z"/>
          <w:lang w:val="en-US"/>
        </w:rPr>
      </w:pPr>
      <w:ins w:id="5" w:author="NTT DOCOMO" w:date="2019-02-15T16:57:00Z">
        <w:r>
          <w:rPr>
            <w:b/>
            <w:lang w:val="en-US"/>
          </w:rPr>
          <w:t>NF Set</w:t>
        </w:r>
        <w:r>
          <w:rPr>
            <w:lang w:val="en-US"/>
          </w:rPr>
          <w:t xml:space="preserve">: A group of interchangeable NF instances of the same type, supporting the same services and the same </w:t>
        </w:r>
        <w:r>
          <w:rPr>
            <w:rFonts w:eastAsia="DengXian"/>
            <w:bCs/>
          </w:rPr>
          <w:t>Network Slice(s). The NF</w:t>
        </w:r>
      </w:ins>
      <w:ins w:id="6" w:author="NTT DOCOMO" w:date="2019-02-15T17:00:00Z">
        <w:r w:rsidR="0075391A">
          <w:rPr>
            <w:rFonts w:eastAsia="DengXian"/>
            <w:bCs/>
          </w:rPr>
          <w:t xml:space="preserve"> service </w:t>
        </w:r>
      </w:ins>
      <w:ins w:id="7" w:author="NTT DOCOMO" w:date="2019-02-15T16:57:00Z">
        <w:r>
          <w:rPr>
            <w:rFonts w:eastAsia="DengXian"/>
            <w:bCs/>
          </w:rPr>
          <w:t xml:space="preserve">instances in the same NF Set have </w:t>
        </w:r>
        <w:r>
          <w:rPr>
            <w:lang w:val="en-US"/>
          </w:rPr>
          <w:t xml:space="preserve">access to the same context data. </w:t>
        </w:r>
      </w:ins>
      <w:ins w:id="8" w:author="NTT DOCOMO" w:date="2019-02-15T17:00:00Z">
        <w:r w:rsidR="0075391A" w:rsidRPr="001102E7">
          <w:rPr>
            <w:bCs/>
          </w:rPr>
          <w:t xml:space="preserve">NF </w:t>
        </w:r>
        <w:r w:rsidR="0075391A">
          <w:rPr>
            <w:bCs/>
          </w:rPr>
          <w:t>s</w:t>
        </w:r>
        <w:r w:rsidR="0075391A" w:rsidRPr="001102E7">
          <w:rPr>
            <w:bCs/>
          </w:rPr>
          <w:t xml:space="preserve">ervice </w:t>
        </w:r>
        <w:r w:rsidR="0075391A">
          <w:rPr>
            <w:bCs/>
          </w:rPr>
          <w:t>i</w:t>
        </w:r>
        <w:r w:rsidR="0075391A" w:rsidRPr="001102E7">
          <w:rPr>
            <w:bCs/>
          </w:rPr>
          <w:t xml:space="preserve">nstances in the same </w:t>
        </w:r>
        <w:r w:rsidR="0075391A" w:rsidRPr="0075391A">
          <w:rPr>
            <w:bCs/>
          </w:rPr>
          <w:t>NF Set that</w:t>
        </w:r>
        <w:r w:rsidR="0075391A">
          <w:rPr>
            <w:bCs/>
          </w:rPr>
          <w:t xml:space="preserve"> </w:t>
        </w:r>
        <w:r w:rsidR="0075391A" w:rsidRPr="001102E7">
          <w:rPr>
            <w:bCs/>
          </w:rPr>
          <w:t xml:space="preserve">are </w:t>
        </w:r>
      </w:ins>
      <w:ins w:id="9" w:author="NTT DOCOMO" w:date="2019-02-15T17:01:00Z">
        <w:r w:rsidR="0075391A">
          <w:rPr>
            <w:bCs/>
          </w:rPr>
          <w:t xml:space="preserve">of the same service type are </w:t>
        </w:r>
      </w:ins>
      <w:ins w:id="10" w:author="NTT DOCOMO" w:date="2019-02-15T17:00:00Z">
        <w:r w:rsidR="0075391A" w:rsidRPr="001102E7">
          <w:rPr>
            <w:bCs/>
          </w:rPr>
          <w:t>interchangeable</w:t>
        </w:r>
      </w:ins>
    </w:p>
    <w:p w14:paraId="4238E4CA" w14:textId="68114DF5" w:rsidR="001102E7" w:rsidRPr="009E0DE1" w:rsidRDefault="001102E7" w:rsidP="001102E7">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9F9F327" w14:textId="7E736794" w:rsidR="001102E7" w:rsidRPr="009E0DE1" w:rsidRDefault="001102E7" w:rsidP="001102E7">
      <w:pPr>
        <w:keepLines/>
      </w:pPr>
      <w:r w:rsidRPr="009E0DE1">
        <w:rPr>
          <w:b/>
        </w:rPr>
        <w:t>NF service instance:</w:t>
      </w:r>
      <w:r w:rsidRPr="009E0DE1">
        <w:t xml:space="preserve"> an identifiable instance of the NF service.</w:t>
      </w: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4F222F9" w14:textId="77777777" w:rsidR="001102E7" w:rsidRPr="009E0DE1" w:rsidRDefault="001102E7" w:rsidP="001102E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8344B0D" w14:textId="77777777" w:rsidR="001102E7" w:rsidRPr="009E0DE1" w:rsidRDefault="001102E7" w:rsidP="001102E7">
      <w:pPr>
        <w:pStyle w:val="B1"/>
      </w:pPr>
      <w:r w:rsidRPr="009E0DE1">
        <w:t>1)</w:t>
      </w:r>
      <w:r w:rsidRPr="009E0DE1">
        <w:tab/>
        <w:t>Standalone New Radio.</w:t>
      </w:r>
    </w:p>
    <w:p w14:paraId="69300C16" w14:textId="77777777" w:rsidR="001102E7" w:rsidRPr="009E0DE1" w:rsidRDefault="001102E7" w:rsidP="001102E7">
      <w:pPr>
        <w:pStyle w:val="B1"/>
      </w:pPr>
      <w:r w:rsidRPr="009E0DE1">
        <w:t>2)</w:t>
      </w:r>
      <w:r w:rsidRPr="009E0DE1">
        <w:tab/>
        <w:t>New Radio is the anchor with E-UTRA extensions.</w:t>
      </w:r>
    </w:p>
    <w:p w14:paraId="734C8414" w14:textId="77777777" w:rsidR="001102E7" w:rsidRPr="009E0DE1" w:rsidRDefault="001102E7" w:rsidP="001102E7">
      <w:pPr>
        <w:pStyle w:val="B1"/>
      </w:pPr>
      <w:r w:rsidRPr="009E0DE1">
        <w:t>3)</w:t>
      </w:r>
      <w:r w:rsidRPr="009E0DE1">
        <w:tab/>
        <w:t>Standalone E-UTRA.</w:t>
      </w:r>
    </w:p>
    <w:p w14:paraId="5973D62B" w14:textId="77777777" w:rsidR="001102E7" w:rsidRPr="009E0DE1" w:rsidRDefault="001102E7" w:rsidP="001102E7">
      <w:pPr>
        <w:pStyle w:val="B1"/>
      </w:pPr>
      <w:r w:rsidRPr="009E0DE1">
        <w:t>4)</w:t>
      </w:r>
      <w:r w:rsidRPr="009E0DE1">
        <w:tab/>
        <w:t>E-UTRA is the anchor with New Radio extensions.</w:t>
      </w:r>
    </w:p>
    <w:p w14:paraId="4BEC26D5" w14:textId="77777777" w:rsidR="001102E7" w:rsidRPr="009E0DE1" w:rsidRDefault="001102E7" w:rsidP="001102E7">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3D9A92D8" w14:textId="77777777" w:rsidR="001102E7" w:rsidRPr="009E0DE1" w:rsidRDefault="001102E7" w:rsidP="001102E7">
      <w:pPr>
        <w:keepLines/>
      </w:pPr>
      <w:r w:rsidRPr="009E0DE1">
        <w:rPr>
          <w:b/>
        </w:rPr>
        <w:t>Non-Seamless Non-3GPP offload:</w:t>
      </w:r>
      <w:r w:rsidRPr="009E0DE1">
        <w:t xml:space="preserve"> The offload of user plane traffic via non-3GPP access without traversing either N3IWF or UPF.</w:t>
      </w:r>
    </w:p>
    <w:p w14:paraId="6E003DA9" w14:textId="77777777" w:rsidR="001102E7" w:rsidRPr="009E0DE1" w:rsidRDefault="001102E7" w:rsidP="001102E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A4A6A64" w14:textId="77777777" w:rsidR="001102E7" w:rsidRPr="009E0DE1" w:rsidRDefault="001102E7" w:rsidP="001102E7">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3E04AAE" w14:textId="77777777" w:rsidR="001102E7" w:rsidRPr="009E0DE1" w:rsidRDefault="001102E7" w:rsidP="001102E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3E9DD292" w14:textId="77777777" w:rsidR="001102E7" w:rsidRPr="009E0DE1" w:rsidRDefault="001102E7" w:rsidP="001102E7">
      <w:pPr>
        <w:keepLines/>
      </w:pPr>
      <w:r w:rsidRPr="009E0DE1">
        <w:rPr>
          <w:b/>
        </w:rPr>
        <w:t>Periodic Registration Update:</w:t>
      </w:r>
      <w:r w:rsidRPr="009E0DE1">
        <w:t xml:space="preserve"> UE re-registration at expiry of periodic registration timer as specified in clause 5.3.2.</w:t>
      </w:r>
    </w:p>
    <w:p w14:paraId="47A41151" w14:textId="77777777" w:rsidR="001102E7" w:rsidRPr="009E0DE1" w:rsidRDefault="001102E7" w:rsidP="001102E7">
      <w:pPr>
        <w:keepLines/>
      </w:pPr>
      <w:r w:rsidRPr="009E0DE1">
        <w:rPr>
          <w:b/>
        </w:rPr>
        <w:t>(Radio) Access Network</w:t>
      </w:r>
      <w:r w:rsidRPr="009E0DE1">
        <w:t>: See 5G Access Network.</w:t>
      </w:r>
    </w:p>
    <w:p w14:paraId="7C3927F0" w14:textId="77777777" w:rsidR="001102E7" w:rsidRPr="009E0DE1" w:rsidRDefault="001102E7" w:rsidP="001102E7">
      <w:pPr>
        <w:keepLines/>
      </w:pPr>
      <w:r w:rsidRPr="009E0DE1">
        <w:rPr>
          <w:b/>
        </w:rPr>
        <w:t xml:space="preserve">Requested NSSAI: </w:t>
      </w:r>
      <w:r w:rsidRPr="009E0DE1">
        <w:t>NSSAI provided by the UE to the Serving PLMN during registration.</w:t>
      </w:r>
    </w:p>
    <w:p w14:paraId="37BE2863" w14:textId="77777777" w:rsidR="001102E7" w:rsidRPr="00163B56" w:rsidRDefault="001102E7" w:rsidP="001102E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5201DBB" w14:textId="77777777" w:rsidR="001102E7" w:rsidRPr="009E0DE1" w:rsidRDefault="001102E7" w:rsidP="001102E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C215884" w14:textId="77777777" w:rsidR="001102E7" w:rsidRPr="009E0DE1" w:rsidRDefault="001102E7" w:rsidP="001102E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64D81AA" w14:textId="77777777" w:rsidR="001102E7" w:rsidRPr="009E0DE1" w:rsidRDefault="001102E7" w:rsidP="001102E7">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6743C10" w14:textId="77777777" w:rsidR="001102E7" w:rsidRPr="009E0DE1" w:rsidRDefault="001102E7" w:rsidP="001102E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430FB79" w14:textId="77777777" w:rsidR="001102E7" w:rsidRPr="009E0DE1" w:rsidRDefault="001102E7" w:rsidP="001102E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2BF346" w14:textId="77777777" w:rsidR="001102E7" w:rsidRPr="009E0DE1" w:rsidRDefault="001102E7" w:rsidP="001102E7">
      <w:pPr>
        <w:keepLines/>
      </w:pPr>
      <w:r w:rsidRPr="009E0DE1">
        <w:rPr>
          <w:b/>
        </w:rPr>
        <w:t>Subscribed S-NSSAI</w:t>
      </w:r>
      <w:r w:rsidRPr="009E0DE1">
        <w:t>: S-NSSAI based on subscriber information, which a UE is subscribed to use in a PLMN</w:t>
      </w:r>
    </w:p>
    <w:p w14:paraId="3F20A59D" w14:textId="77777777" w:rsidR="001102E7" w:rsidRPr="009E0DE1" w:rsidRDefault="001102E7" w:rsidP="001102E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27E4210" w14:textId="77777777" w:rsidR="001102E7" w:rsidRPr="009E0DE1" w:rsidRDefault="001102E7" w:rsidP="001102E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20B94B56" w14:textId="77777777" w:rsidR="001102E7" w:rsidRPr="009E0DE1" w:rsidRDefault="001102E7" w:rsidP="001102E7">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7F8BEED1" w14:textId="77777777" w:rsidR="001102E7" w:rsidRPr="009E0DE1" w:rsidRDefault="001102E7" w:rsidP="001102E7">
      <w:pPr>
        <w:keepLines/>
      </w:pPr>
      <w:r w:rsidRPr="009E0DE1">
        <w:rPr>
          <w:b/>
        </w:rPr>
        <w:t>Uplink Classifier:</w:t>
      </w:r>
      <w:r w:rsidRPr="009E0DE1">
        <w:t xml:space="preserve"> UPF functionality that aims at diverting Uplink traffic, based on filter rules provided by SMF, towards Data Network.</w:t>
      </w:r>
    </w:p>
    <w:p w14:paraId="7FA3D2D0" w14:textId="2B818FDB" w:rsidR="00917644" w:rsidRDefault="00917644" w:rsidP="001102E7"/>
    <w:p w14:paraId="4ADB7ABA" w14:textId="70F85195" w:rsidR="00917644" w:rsidRPr="00313EED" w:rsidRDefault="00917644"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sidR="002E58E9">
        <w:rPr>
          <w:rFonts w:ascii="Arial" w:hAnsi="Arial" w:cs="Arial"/>
          <w:color w:val="FF0000"/>
          <w:sz w:val="28"/>
          <w:szCs w:val="28"/>
        </w:rPr>
        <w:t>2</w:t>
      </w:r>
      <w:r w:rsidRPr="00313EED">
        <w:rPr>
          <w:rFonts w:ascii="Arial" w:hAnsi="Arial" w:cs="Arial"/>
          <w:color w:val="FF0000"/>
          <w:sz w:val="28"/>
          <w:szCs w:val="28"/>
        </w:rPr>
        <w:t xml:space="preserve"> * * * </w:t>
      </w:r>
    </w:p>
    <w:p w14:paraId="61002170" w14:textId="4D640A79" w:rsidR="00917644" w:rsidRDefault="00917644" w:rsidP="00917644"/>
    <w:p w14:paraId="07D1C364" w14:textId="77777777" w:rsidR="00117F1D" w:rsidRDefault="00117F1D" w:rsidP="00117F1D">
      <w:pPr>
        <w:pStyle w:val="Heading3"/>
        <w:rPr>
          <w:ins w:id="11" w:author="NTT DOCOMO" w:date="2019-02-15T17:09:00Z"/>
        </w:rPr>
      </w:pPr>
      <w:bookmarkStart w:id="12" w:name="_Toc532891911"/>
      <w:commentRangeStart w:id="13"/>
      <w:ins w:id="14" w:author="NTT DOCOMO" w:date="2019-02-15T17:09:00Z">
        <w:r>
          <w:t>5.9.</w:t>
        </w:r>
        <w:r>
          <w:rPr>
            <w:highlight w:val="yellow"/>
          </w:rPr>
          <w:t>x</w:t>
        </w:r>
        <w:r>
          <w:tab/>
          <w:t>Location information</w:t>
        </w:r>
      </w:ins>
      <w:commentRangeEnd w:id="13"/>
      <w:ins w:id="15" w:author="NTT DOCOMO" w:date="2019-02-15T17:11:00Z">
        <w:r w:rsidR="00980B13">
          <w:rPr>
            <w:rStyle w:val="CommentReference"/>
            <w:rFonts w:ascii="Times New Roman" w:hAnsi="Times New Roman"/>
          </w:rPr>
          <w:commentReference w:id="13"/>
        </w:r>
      </w:ins>
    </w:p>
    <w:p w14:paraId="154187B5" w14:textId="69F2C925" w:rsidR="00117F1D" w:rsidRPr="00980B13" w:rsidRDefault="00117F1D" w:rsidP="00117F1D">
      <w:pPr>
        <w:rPr>
          <w:ins w:id="16" w:author="NTT DOCOMO" w:date="2019-02-15T17:09:00Z"/>
        </w:rPr>
      </w:pPr>
      <w:ins w:id="17" w:author="NTT DOCOMO" w:date="2019-02-15T17:09:00Z">
        <w:r w:rsidRPr="00980B13">
          <w:t xml:space="preserve">A locality parameter describes the location of NF instance (e.g. geographic location, data </w:t>
        </w:r>
        <w:proofErr w:type="spellStart"/>
        <w:r w:rsidRPr="00980B13">
          <w:t>center</w:t>
        </w:r>
        <w:proofErr w:type="spellEnd"/>
        <w:r w:rsidRPr="00980B13">
          <w:t xml:space="preserve">). </w:t>
        </w:r>
      </w:ins>
      <w:ins w:id="18" w:author="NTT DOCOMO" w:date="2019-02-15T17:10:00Z">
        <w:r w:rsidR="00980B13" w:rsidRPr="00980B13">
          <w:t>The l</w:t>
        </w:r>
      </w:ins>
      <w:proofErr w:type="spellStart"/>
      <w:ins w:id="19" w:author="NTT DOCOMO" w:date="2019-02-15T17:09:00Z">
        <w:r w:rsidRPr="00980B13">
          <w:rPr>
            <w:iCs/>
            <w:lang w:val="en-DE"/>
          </w:rPr>
          <w:t>ocality</w:t>
        </w:r>
        <w:proofErr w:type="spellEnd"/>
        <w:r w:rsidRPr="00980B13">
          <w:rPr>
            <w:iCs/>
            <w:lang w:val="en-DE"/>
          </w:rPr>
          <w:t xml:space="preserve"> </w:t>
        </w:r>
        <w:r w:rsidRPr="00980B13">
          <w:rPr>
            <w:iCs/>
          </w:rPr>
          <w:t xml:space="preserve">of </w:t>
        </w:r>
        <w:r w:rsidRPr="00980B13">
          <w:rPr>
            <w:iCs/>
            <w:lang w:val="en-DE"/>
          </w:rPr>
          <w:t xml:space="preserve">the NF </w:t>
        </w:r>
        <w:r w:rsidRPr="00980B13">
          <w:rPr>
            <w:iCs/>
          </w:rPr>
          <w:t>is limited to one location</w:t>
        </w:r>
      </w:ins>
      <w:ins w:id="20" w:author="NTT DOCOMO" w:date="2019-02-15T17:10:00Z">
        <w:r w:rsidR="00980B13" w:rsidRPr="00980B13">
          <w:rPr>
            <w:iCs/>
          </w:rPr>
          <w:t>.</w:t>
        </w:r>
      </w:ins>
      <w:ins w:id="21" w:author="NTT DOCOMO" w:date="2019-02-15T17:09:00Z">
        <w:r w:rsidRPr="00980B13">
          <w:rPr>
            <w:iCs/>
          </w:rPr>
          <w:t xml:space="preserve">, and </w:t>
        </w:r>
        <w:r w:rsidRPr="00980B13">
          <w:t>the locality of the NF instance is the union of the locations of its NF service instances.</w:t>
        </w:r>
      </w:ins>
    </w:p>
    <w:p w14:paraId="0DFFDCF6" w14:textId="77777777" w:rsidR="00117F1D" w:rsidRDefault="00117F1D" w:rsidP="00117F1D">
      <w:pPr>
        <w:pStyle w:val="CommentText"/>
        <w:rPr>
          <w:ins w:id="22" w:author="NTT DOCOMO" w:date="2019-02-15T17:09:00Z"/>
        </w:rPr>
      </w:pPr>
      <w:ins w:id="23" w:author="NTT DOCOMO" w:date="2019-02-15T17:09:00Z">
        <w:r w:rsidRPr="00980B13">
          <w:t xml:space="preserve">The locality parameter may be used e.g. to select the NF service instance or NF instance from a </w:t>
        </w:r>
        <w:proofErr w:type="gramStart"/>
        <w:r w:rsidRPr="00980B13">
          <w:t>particular network</w:t>
        </w:r>
        <w:proofErr w:type="gramEnd"/>
        <w:r w:rsidRPr="00980B13">
          <w:t xml:space="preserve"> location.</w:t>
        </w:r>
      </w:ins>
    </w:p>
    <w:p w14:paraId="7C2BD242" w14:textId="4404B956" w:rsidR="00117F1D" w:rsidRDefault="00117F1D" w:rsidP="00790DF3">
      <w:pPr>
        <w:pStyle w:val="Heading3"/>
        <w:rPr>
          <w:lang w:eastAsia="zh-CN"/>
        </w:rPr>
      </w:pPr>
    </w:p>
    <w:p w14:paraId="328AECBD" w14:textId="77777777" w:rsidR="00117F1D" w:rsidRDefault="00117F1D" w:rsidP="00117F1D"/>
    <w:p w14:paraId="16A8E4FB" w14:textId="0CAC2884" w:rsidR="00117F1D" w:rsidRPr="00313EED" w:rsidRDefault="00117F1D" w:rsidP="00117F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3</w:t>
      </w:r>
      <w:r w:rsidRPr="00313EED">
        <w:rPr>
          <w:rFonts w:ascii="Arial" w:hAnsi="Arial" w:cs="Arial"/>
          <w:color w:val="FF0000"/>
          <w:sz w:val="28"/>
          <w:szCs w:val="28"/>
        </w:rPr>
        <w:t xml:space="preserve"> * * * </w:t>
      </w:r>
    </w:p>
    <w:p w14:paraId="0446FE00" w14:textId="77777777" w:rsidR="00117F1D" w:rsidRPr="00117F1D" w:rsidRDefault="00117F1D" w:rsidP="00117F1D">
      <w:pPr>
        <w:rPr>
          <w:lang w:eastAsia="zh-CN"/>
        </w:rPr>
      </w:pPr>
    </w:p>
    <w:p w14:paraId="60241BA5" w14:textId="77777777" w:rsidR="00117F1D" w:rsidRDefault="00117F1D" w:rsidP="00790DF3">
      <w:pPr>
        <w:pStyle w:val="Heading3"/>
        <w:rPr>
          <w:lang w:eastAsia="zh-CN"/>
        </w:rPr>
      </w:pPr>
    </w:p>
    <w:p w14:paraId="4DD6C1CB" w14:textId="382E37EC" w:rsidR="00790DF3" w:rsidRPr="009E0DE1" w:rsidRDefault="00790DF3" w:rsidP="00790DF3">
      <w:pPr>
        <w:pStyle w:val="Heading3"/>
        <w:rPr>
          <w:lang w:eastAsia="zh-CN"/>
        </w:rPr>
      </w:pPr>
      <w:r w:rsidRPr="009E0DE1">
        <w:rPr>
          <w:lang w:eastAsia="zh-CN"/>
        </w:rPr>
        <w:t>6.3.1</w:t>
      </w:r>
      <w:r w:rsidRPr="009E0DE1">
        <w:rPr>
          <w:lang w:eastAsia="zh-CN"/>
        </w:rPr>
        <w:tab/>
        <w:t>General</w:t>
      </w:r>
      <w:bookmarkEnd w:id="12"/>
    </w:p>
    <w:p w14:paraId="42D56642" w14:textId="77777777" w:rsidR="00790DF3" w:rsidRPr="009E0DE1" w:rsidRDefault="00790DF3" w:rsidP="00790DF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0FC0BFD5" w14:textId="77777777" w:rsidR="00790DF3" w:rsidRPr="009E0DE1" w:rsidRDefault="00790DF3" w:rsidP="00790DF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708BF74A" w14:textId="77777777" w:rsidR="00790DF3" w:rsidRPr="009E0DE1" w:rsidRDefault="00790DF3" w:rsidP="00790DF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49AB277" w14:textId="3429619F" w:rsidR="00790DF3" w:rsidRDefault="00790DF3" w:rsidP="00790DF3">
      <w:pPr>
        <w:rPr>
          <w:ins w:id="24" w:author="NTT DOCOMO" w:date="2019-01-24T07:03:00Z"/>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w:t>
      </w:r>
      <w:ins w:id="25" w:author="NTT DOCOMO" w:date="2019-01-24T06:59:00Z">
        <w:r w:rsidR="00EA21DA">
          <w:rPr>
            <w:lang w:eastAsia="zh-CN"/>
          </w:rPr>
          <w:t xml:space="preserve">the </w:t>
        </w:r>
      </w:ins>
      <w:ins w:id="26" w:author="NTT DOCOMO" w:date="2019-01-24T07:00:00Z">
        <w:r w:rsidR="00EA21DA">
          <w:rPr>
            <w:lang w:eastAsia="zh-CN"/>
          </w:rPr>
          <w:t xml:space="preserve">discovery of </w:t>
        </w:r>
      </w:ins>
      <w:ins w:id="27" w:author="NTT DOCOMO" w:date="2019-01-24T06:58:00Z">
        <w:r w:rsidR="00EA21DA">
          <w:rPr>
            <w:lang w:eastAsia="zh-CN"/>
          </w:rPr>
          <w:t xml:space="preserve">specific </w:t>
        </w:r>
      </w:ins>
      <w:ins w:id="28" w:author="NTT DOCOMO" w:date="2019-01-24T07:00:00Z">
        <w:r w:rsidR="00EA21DA">
          <w:rPr>
            <w:lang w:eastAsia="zh-CN"/>
          </w:rPr>
          <w:t>NF service as de</w:t>
        </w:r>
      </w:ins>
      <w:ins w:id="29" w:author="NTT DOCOMO" w:date="2019-01-24T07:01:00Z">
        <w:r w:rsidR="0069776B">
          <w:rPr>
            <w:lang w:eastAsia="zh-CN"/>
          </w:rPr>
          <w:t>fined</w:t>
        </w:r>
      </w:ins>
      <w:ins w:id="30" w:author="NTT DOCOMO" w:date="2019-01-24T07:00:00Z">
        <w:r w:rsidR="00EA21DA">
          <w:rPr>
            <w:lang w:eastAsia="zh-CN"/>
          </w:rPr>
          <w:t xml:space="preserve"> in clause </w:t>
        </w:r>
      </w:ins>
      <w:ins w:id="31" w:author="NTT DOCOMO" w:date="2019-01-24T07:02:00Z">
        <w:r w:rsidR="0069776B">
          <w:rPr>
            <w:lang w:eastAsia="zh-CN"/>
          </w:rPr>
          <w:t xml:space="preserve">6.3 </w:t>
        </w:r>
      </w:ins>
      <w:ins w:id="32" w:author="NTT DOCOMO" w:date="2019-01-24T07:00:00Z">
        <w:r w:rsidR="00EA21DA">
          <w:rPr>
            <w:lang w:eastAsia="zh-CN"/>
          </w:rPr>
          <w:t xml:space="preserve">and in </w:t>
        </w:r>
      </w:ins>
      <w:r w:rsidRPr="009E0DE1">
        <w:rPr>
          <w:lang w:eastAsia="zh-CN"/>
        </w:rPr>
        <w:t>clause 5.2.7.3.2</w:t>
      </w:r>
      <w:ins w:id="33" w:author="NTT DOCOMO" w:date="2019-01-24T07:00:00Z">
        <w:r w:rsidR="00EA21DA">
          <w:rPr>
            <w:lang w:eastAsia="zh-CN"/>
          </w:rPr>
          <w:t xml:space="preserve"> in TS 23.502</w:t>
        </w:r>
      </w:ins>
      <w:ins w:id="34" w:author="NTT DOCOMO" w:date="2019-01-24T07:01:00Z">
        <w:r w:rsidR="0060084C">
          <w:rPr>
            <w:lang w:eastAsia="zh-CN"/>
          </w:rPr>
          <w:t xml:space="preserve"> [3]</w:t>
        </w:r>
      </w:ins>
      <w:r w:rsidRPr="009E0DE1">
        <w:rPr>
          <w:lang w:eastAsia="zh-CN"/>
        </w:rPr>
        <w:t>.</w:t>
      </w:r>
    </w:p>
    <w:p w14:paraId="5F133747" w14:textId="77777777" w:rsidR="00D10619" w:rsidRDefault="00D10619" w:rsidP="00D10619">
      <w:pPr>
        <w:rPr>
          <w:ins w:id="35" w:author="NTT DOCOMO" w:date="2019-02-15T17:12:00Z"/>
          <w:lang w:eastAsia="zh-CN"/>
        </w:rPr>
      </w:pPr>
      <w:ins w:id="36" w:author="NTT DOCOMO" w:date="2019-02-15T17:12:00Z">
        <w:r>
          <w:rPr>
            <w:lang w:eastAsia="zh-CN"/>
          </w:rPr>
          <w:t>In addition to what is defined in clause 6.3, the requester NF may also provide the Location information as specified in clause 5.9</w:t>
        </w:r>
        <w:r w:rsidRPr="009536C4">
          <w:rPr>
            <w:highlight w:val="yellow"/>
            <w:lang w:eastAsia="zh-CN"/>
          </w:rPr>
          <w:t>.x</w:t>
        </w:r>
        <w:r>
          <w:rPr>
            <w:lang w:eastAsia="zh-CN"/>
          </w:rPr>
          <w:t xml:space="preserve"> </w:t>
        </w:r>
        <w:proofErr w:type="gramStart"/>
        <w:r>
          <w:rPr>
            <w:lang w:eastAsia="zh-CN"/>
          </w:rPr>
          <w:t>in order to</w:t>
        </w:r>
        <w:proofErr w:type="gramEnd"/>
        <w:r>
          <w:rPr>
            <w:lang w:eastAsia="zh-CN"/>
          </w:rPr>
          <w:t xml:space="preserve"> discover the NF and/or NF service instance from a particular location (e.g. geographic location, data </w:t>
        </w:r>
        <w:proofErr w:type="spellStart"/>
        <w:r>
          <w:rPr>
            <w:lang w:eastAsia="zh-CN"/>
          </w:rPr>
          <w:t>center</w:t>
        </w:r>
        <w:proofErr w:type="spellEnd"/>
        <w:r>
          <w:rPr>
            <w:lang w:eastAsia="zh-CN"/>
          </w:rPr>
          <w:t>).</w:t>
        </w:r>
      </w:ins>
    </w:p>
    <w:p w14:paraId="2A961A9B" w14:textId="7F3C8A50" w:rsidR="00EA21DA" w:rsidDel="00D10619" w:rsidRDefault="00EA21DA" w:rsidP="00D7620F">
      <w:pPr>
        <w:rPr>
          <w:del w:id="37" w:author="NTT DOCOMO" w:date="2019-02-15T17:12:00Z"/>
          <w:lang w:eastAsia="zh-CN"/>
        </w:rPr>
      </w:pPr>
    </w:p>
    <w:p w14:paraId="7DBD5E50" w14:textId="77777777" w:rsidR="00790DF3" w:rsidRPr="009E0DE1" w:rsidRDefault="00790DF3" w:rsidP="00790DF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64D81028" w14:textId="77777777" w:rsidR="00790DF3" w:rsidRPr="009E0DE1" w:rsidRDefault="00790DF3" w:rsidP="00790DF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4FF0BA5A" w14:textId="73DFC882" w:rsidR="00790DF3" w:rsidRDefault="00790DF3" w:rsidP="00790DF3">
      <w:pPr>
        <w:rPr>
          <w:lang w:eastAsia="zh-CN"/>
        </w:rPr>
      </w:pPr>
      <w:r w:rsidRPr="001E4C36">
        <w:rPr>
          <w:lang w:eastAsia="zh-CN"/>
        </w:rPr>
        <w:t>A requester NF having selected an NF service instance within a</w:t>
      </w:r>
      <w:ins w:id="38" w:author="NTT DOCOMO" w:date="2019-02-18T15:11:00Z">
        <w:r w:rsidR="00B24ECD">
          <w:rPr>
            <w:lang w:eastAsia="zh-CN"/>
          </w:rPr>
          <w:t>n</w:t>
        </w:r>
      </w:ins>
      <w:r w:rsidRPr="001E4C36">
        <w:rPr>
          <w:lang w:eastAsia="zh-CN"/>
        </w:rPr>
        <w:t xml:space="preserve"> NF </w:t>
      </w:r>
      <w:del w:id="39" w:author="NTT DOCOMO" w:date="2019-02-18T15:11:00Z">
        <w:r w:rsidRPr="001E4C36" w:rsidDel="00B24ECD">
          <w:rPr>
            <w:lang w:eastAsia="zh-CN"/>
          </w:rPr>
          <w:delText xml:space="preserve">instance </w:delText>
        </w:r>
      </w:del>
      <w:ins w:id="40" w:author="NTT DOCOMO" w:date="2019-02-18T15:11:00Z">
        <w:r w:rsidR="00B24ECD">
          <w:rPr>
            <w:lang w:eastAsia="zh-CN"/>
          </w:rPr>
          <w:t>Set</w:t>
        </w:r>
        <w:r w:rsidR="00B24ECD" w:rsidRPr="001E4C36">
          <w:rPr>
            <w:lang w:eastAsia="zh-CN"/>
          </w:rPr>
          <w:t xml:space="preserve"> </w:t>
        </w:r>
      </w:ins>
      <w:r w:rsidRPr="001E4C36">
        <w:rPr>
          <w:lang w:eastAsia="zh-CN"/>
        </w:rPr>
        <w:t xml:space="preserve">may re-select another service instance of the same NF service within that same </w:t>
      </w:r>
      <w:del w:id="41" w:author="NTT DOCOMO" w:date="2019-01-24T07:53:00Z">
        <w:r w:rsidRPr="001E4C36" w:rsidDel="0004793B">
          <w:rPr>
            <w:lang w:eastAsia="zh-CN"/>
          </w:rPr>
          <w:delText xml:space="preserve">NF instance </w:delText>
        </w:r>
      </w:del>
      <w:ins w:id="42" w:author="NTT DOCOMO" w:date="2019-01-24T07:50:00Z">
        <w:r w:rsidR="001940D6">
          <w:rPr>
            <w:lang w:eastAsia="zh-CN"/>
          </w:rPr>
          <w:t xml:space="preserve">NF </w:t>
        </w:r>
      </w:ins>
      <w:ins w:id="43" w:author="NTT DOCOMO" w:date="2019-02-15T17:03:00Z">
        <w:r w:rsidR="003E0161">
          <w:rPr>
            <w:lang w:eastAsia="zh-CN"/>
          </w:rPr>
          <w:t>S</w:t>
        </w:r>
      </w:ins>
      <w:ins w:id="44" w:author="NTT DOCOMO" w:date="2019-01-24T07:50:00Z">
        <w:r w:rsidR="001940D6">
          <w:rPr>
            <w:lang w:eastAsia="zh-CN"/>
          </w:rPr>
          <w:t xml:space="preserve">et </w:t>
        </w:r>
      </w:ins>
      <w:r w:rsidRPr="001E4C36">
        <w:rPr>
          <w:lang w:eastAsia="zh-CN"/>
        </w:rPr>
        <w:t>and get the same results as if the original selected NF service instance was used. Re-selecting may be needed if the requester NF fails to contact the original NF service instance.</w:t>
      </w:r>
    </w:p>
    <w:p w14:paraId="6129F725" w14:textId="77777777" w:rsidR="00790DF3" w:rsidRPr="009E0DE1" w:rsidRDefault="00790DF3" w:rsidP="00790DF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21FB283A" w14:textId="77777777" w:rsidR="00790DF3" w:rsidRPr="009E0DE1" w:rsidRDefault="00790DF3" w:rsidP="00790DF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3B42EE1F" w14:textId="77777777" w:rsidR="00790DF3" w:rsidRPr="009E0DE1" w:rsidRDefault="00790DF3" w:rsidP="00790DF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11B5E5D2" w14:textId="77777777" w:rsidR="00790DF3" w:rsidRPr="009E0DE1" w:rsidRDefault="00790DF3" w:rsidP="00790DF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3E5281" w14:textId="77777777" w:rsidR="00790DF3" w:rsidRPr="009E0DE1" w:rsidRDefault="00790DF3" w:rsidP="00790DF3">
      <w:r w:rsidRPr="009E0DE1">
        <w:t>The NRF in the local PLMN interacts with the NRF in the target PLMN to retrieve the FQDN or the identifier of relevant services of the target NF instance (s). For topology hiding, see clause 6.2.17.</w:t>
      </w:r>
    </w:p>
    <w:p w14:paraId="11F29ABA" w14:textId="7CD8494F" w:rsidR="00790DF3" w:rsidRDefault="00790DF3" w:rsidP="00917644"/>
    <w:p w14:paraId="4EA6B38B" w14:textId="77777777" w:rsidR="00C449E5" w:rsidRPr="009E0DE1" w:rsidRDefault="00C449E5" w:rsidP="00C449E5">
      <w:pPr>
        <w:keepLines/>
      </w:pPr>
    </w:p>
    <w:p w14:paraId="4E38D677" w14:textId="77777777" w:rsidR="00C449E5" w:rsidRDefault="00C449E5" w:rsidP="00C449E5"/>
    <w:p w14:paraId="6C42B2B6" w14:textId="5FF8BD17" w:rsidR="00C449E5" w:rsidRPr="00C449E5" w:rsidRDefault="00C449E5" w:rsidP="00C449E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3</w:t>
      </w:r>
      <w:r w:rsidRPr="00313EED">
        <w:rPr>
          <w:rFonts w:ascii="Arial" w:hAnsi="Arial" w:cs="Arial"/>
          <w:color w:val="FF0000"/>
          <w:sz w:val="28"/>
          <w:szCs w:val="28"/>
        </w:rPr>
        <w:t xml:space="preserve"> * * * </w:t>
      </w:r>
    </w:p>
    <w:p w14:paraId="10816259" w14:textId="7B9EF14C" w:rsidR="00C449E5" w:rsidRDefault="00C449E5" w:rsidP="00C449E5"/>
    <w:p w14:paraId="23ABBE49" w14:textId="7C579447" w:rsidR="001102E7" w:rsidRDefault="001102E7" w:rsidP="001102E7"/>
    <w:p w14:paraId="5EE0654C" w14:textId="77777777" w:rsidR="00C449E5" w:rsidRPr="009E0DE1" w:rsidRDefault="00C449E5" w:rsidP="00C449E5">
      <w:pPr>
        <w:pStyle w:val="Heading3"/>
      </w:pPr>
      <w:bookmarkStart w:id="45" w:name="_Toc532891940"/>
      <w:r w:rsidRPr="009E0DE1">
        <w:t>7.2.1</w:t>
      </w:r>
      <w:r w:rsidRPr="009E0DE1">
        <w:tab/>
        <w:t>General</w:t>
      </w:r>
      <w:bookmarkEnd w:id="45"/>
    </w:p>
    <w:p w14:paraId="619AEB00" w14:textId="77777777" w:rsidR="00C449E5" w:rsidRPr="009E0DE1" w:rsidRDefault="00C449E5" w:rsidP="00C449E5">
      <w:pPr>
        <w:rPr>
          <w:lang w:eastAsia="zh-CN"/>
        </w:rPr>
      </w:pPr>
      <w:r w:rsidRPr="009E0DE1">
        <w:rPr>
          <w:lang w:eastAsia="zh-CN"/>
        </w:rPr>
        <w:t>In the context of this specification, an NF service is offering a capability to authorised consumers.</w:t>
      </w:r>
    </w:p>
    <w:p w14:paraId="054FE5AF" w14:textId="481758C5" w:rsidR="00C449E5" w:rsidRPr="009E0DE1" w:rsidRDefault="00C449E5" w:rsidP="00C449E5">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w:t>
      </w:r>
      <w:ins w:id="46" w:author="NTT DOCOMO" w:date="2019-02-15T17:06:00Z">
        <w:r w:rsidR="00165F99">
          <w:rPr>
            <w:lang w:eastAsia="zh-CN"/>
          </w:rPr>
          <w:t>Set</w:t>
        </w:r>
      </w:ins>
      <w:del w:id="47" w:author="NTT DOCOMO" w:date="2019-02-15T17:06:00Z">
        <w:r w:rsidRPr="00297C67" w:rsidDel="00165F99">
          <w:rPr>
            <w:lang w:eastAsia="zh-CN"/>
          </w:rPr>
          <w:delText xml:space="preserve">instance </w:delText>
        </w:r>
      </w:del>
      <w:ins w:id="48" w:author="NTT DOCOMO" w:date="2019-01-24T07:58:00Z">
        <w:r>
          <w:rPr>
            <w:lang w:eastAsia="zh-CN"/>
          </w:rPr>
          <w:t xml:space="preserve"> </w:t>
        </w:r>
      </w:ins>
      <w:r w:rsidRPr="00297C67">
        <w:rPr>
          <w:lang w:eastAsia="zh-CN"/>
        </w:rPr>
        <w:t xml:space="preserve">may re-select another service instance of the same NF service within that same NF </w:t>
      </w:r>
      <w:ins w:id="49" w:author="NTT DOCOMO" w:date="2019-02-15T17:06:00Z">
        <w:r w:rsidR="00165F99">
          <w:rPr>
            <w:lang w:eastAsia="zh-CN"/>
          </w:rPr>
          <w:t>Set</w:t>
        </w:r>
      </w:ins>
      <w:del w:id="50" w:author="NTT DOCOMO" w:date="2019-02-15T17:06:00Z">
        <w:r w:rsidRPr="00297C67" w:rsidDel="00165F99">
          <w:rPr>
            <w:lang w:eastAsia="zh-CN"/>
          </w:rPr>
          <w:delText xml:space="preserve">instance </w:delText>
        </w:r>
      </w:del>
      <w:ins w:id="51" w:author="NTT DOCOMO" w:date="2019-01-24T07:58:00Z">
        <w:r>
          <w:rPr>
            <w:lang w:eastAsia="zh-CN"/>
          </w:rPr>
          <w:t xml:space="preserve"> </w:t>
        </w:r>
      </w:ins>
      <w:r w:rsidRPr="00297C67">
        <w:rPr>
          <w:lang w:eastAsia="zh-CN"/>
        </w:rPr>
        <w:t>and get the same results as if the original selected NF service instance was used. Re-selecting may be needed if the service consumer fails to contact the original NF service instance.</w:t>
      </w:r>
    </w:p>
    <w:p w14:paraId="19C06784" w14:textId="77777777" w:rsidR="00C449E5" w:rsidRPr="009E0DE1" w:rsidRDefault="00C449E5" w:rsidP="00C449E5">
      <w:pPr>
        <w:rPr>
          <w:lang w:eastAsia="zh-CN"/>
        </w:rPr>
      </w:pPr>
    </w:p>
    <w:p w14:paraId="30AAA533" w14:textId="77777777" w:rsidR="00C449E5" w:rsidRPr="009E0DE1" w:rsidRDefault="00C449E5" w:rsidP="00C449E5">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52" w:name="_MON_1554128146"/>
    <w:bookmarkEnd w:id="52"/>
    <w:p w14:paraId="1D905285" w14:textId="77777777" w:rsidR="00C449E5" w:rsidRPr="009E0DE1" w:rsidRDefault="00C449E5" w:rsidP="00C449E5">
      <w:pPr>
        <w:pStyle w:val="TH"/>
        <w:rPr>
          <w:lang w:eastAsia="zh-CN"/>
        </w:rPr>
      </w:pPr>
      <w:r w:rsidRPr="009E0DE1">
        <w:rPr>
          <w:lang w:eastAsia="zh-CN"/>
        </w:rPr>
        <w:object w:dxaOrig="5248" w:dyaOrig="2279" w14:anchorId="0BACE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8" o:title=""/>
          </v:shape>
          <o:OLEObject Type="Embed" ProgID="Word.Picture.8" ShapeID="_x0000_i1025" DrawAspect="Content" ObjectID="_1612077790" r:id="rId19"/>
        </w:object>
      </w:r>
    </w:p>
    <w:p w14:paraId="44BA8C9C" w14:textId="77777777" w:rsidR="00C449E5" w:rsidRPr="009E0DE1" w:rsidRDefault="00C449E5" w:rsidP="00C449E5">
      <w:pPr>
        <w:pStyle w:val="TF"/>
        <w:rPr>
          <w:lang w:eastAsia="zh-CN"/>
        </w:rPr>
      </w:pPr>
      <w:r w:rsidRPr="009E0DE1">
        <w:rPr>
          <w:lang w:eastAsia="zh-CN"/>
        </w:rPr>
        <w:t>Figure 7.2.1-1:</w:t>
      </w:r>
      <w:r w:rsidRPr="009E0DE1">
        <w:rPr>
          <w:lang w:eastAsia="zh-CN"/>
        </w:rPr>
        <w:tab/>
        <w:t>Network Function and NF Service</w:t>
      </w:r>
    </w:p>
    <w:p w14:paraId="43B123C6" w14:textId="77777777" w:rsidR="00C449E5" w:rsidRPr="009E0DE1" w:rsidRDefault="00C449E5" w:rsidP="00C449E5">
      <w:pPr>
        <w:rPr>
          <w:lang w:eastAsia="zh-CN"/>
        </w:rPr>
      </w:pPr>
      <w:r w:rsidRPr="009E0DE1">
        <w:rPr>
          <w:lang w:eastAsia="zh-CN"/>
        </w:rPr>
        <w:t>Each NF service shall be accessible by means of an interface. An interface may consist of one or several operations.</w:t>
      </w:r>
    </w:p>
    <w:bookmarkStart w:id="53" w:name="_MON_1554128213"/>
    <w:bookmarkEnd w:id="53"/>
    <w:p w14:paraId="7DB63A5E" w14:textId="77777777" w:rsidR="00C449E5" w:rsidRPr="009E0DE1" w:rsidRDefault="00C449E5" w:rsidP="00C449E5">
      <w:pPr>
        <w:pStyle w:val="TH"/>
        <w:rPr>
          <w:lang w:eastAsia="zh-CN"/>
        </w:rPr>
      </w:pPr>
      <w:r w:rsidRPr="009E0DE1">
        <w:rPr>
          <w:lang w:eastAsia="zh-CN"/>
        </w:rPr>
        <w:object w:dxaOrig="5267" w:dyaOrig="3340" w14:anchorId="03781665">
          <v:shape id="_x0000_i1026" type="#_x0000_t75" style="width:263pt;height:167pt" o:ole="">
            <v:imagedata r:id="rId20" o:title=""/>
          </v:shape>
          <o:OLEObject Type="Embed" ProgID="Word.Picture.8" ShapeID="_x0000_i1026" DrawAspect="Content" ObjectID="_1612077791" r:id="rId21"/>
        </w:object>
      </w:r>
    </w:p>
    <w:p w14:paraId="52EA2760" w14:textId="77777777" w:rsidR="00C449E5" w:rsidRPr="009E0DE1" w:rsidRDefault="00C449E5" w:rsidP="00C449E5">
      <w:pPr>
        <w:pStyle w:val="TF"/>
        <w:rPr>
          <w:lang w:eastAsia="zh-CN"/>
        </w:rPr>
      </w:pPr>
      <w:r w:rsidRPr="009E0DE1">
        <w:rPr>
          <w:lang w:eastAsia="zh-CN"/>
        </w:rPr>
        <w:t>Figure 7.2.1-2:</w:t>
      </w:r>
      <w:r w:rsidRPr="009E0DE1">
        <w:rPr>
          <w:lang w:eastAsia="zh-CN"/>
        </w:rPr>
        <w:tab/>
        <w:t>Network Function, NF Service and NF Service Operation</w:t>
      </w:r>
    </w:p>
    <w:p w14:paraId="7BF57832" w14:textId="77777777" w:rsidR="00C449E5" w:rsidRPr="009E0DE1" w:rsidRDefault="00C449E5" w:rsidP="00C449E5">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54" w:name="_MON_1554128042"/>
    <w:bookmarkEnd w:id="54"/>
    <w:p w14:paraId="13110CB4" w14:textId="77777777" w:rsidR="00C449E5" w:rsidRPr="009E0DE1" w:rsidRDefault="00C449E5" w:rsidP="00C449E5">
      <w:pPr>
        <w:pStyle w:val="TH"/>
        <w:rPr>
          <w:lang w:eastAsia="zh-CN"/>
        </w:rPr>
      </w:pPr>
      <w:r w:rsidRPr="009E0DE1">
        <w:rPr>
          <w:lang w:eastAsia="zh-CN"/>
        </w:rPr>
        <w:object w:dxaOrig="9421" w:dyaOrig="3371" w14:anchorId="30FFC2C9">
          <v:shape id="_x0000_i1027" type="#_x0000_t75" style="width:470.5pt;height:168.5pt" o:ole="">
            <v:imagedata r:id="rId22" o:title=""/>
          </v:shape>
          <o:OLEObject Type="Embed" ProgID="Word.Picture.8" ShapeID="_x0000_i1027" DrawAspect="Content" ObjectID="_1612077792" r:id="rId23"/>
        </w:object>
      </w:r>
    </w:p>
    <w:p w14:paraId="102116A8" w14:textId="77777777" w:rsidR="00C449E5" w:rsidRPr="009E0DE1" w:rsidRDefault="00C449E5" w:rsidP="00C449E5">
      <w:pPr>
        <w:pStyle w:val="TF"/>
        <w:rPr>
          <w:lang w:eastAsia="zh-CN"/>
        </w:rPr>
      </w:pPr>
      <w:r w:rsidRPr="009E0DE1">
        <w:rPr>
          <w:lang w:eastAsia="zh-CN"/>
        </w:rPr>
        <w:t>Figure 7.2.1-3:</w:t>
      </w:r>
      <w:r w:rsidRPr="009E0DE1">
        <w:rPr>
          <w:lang w:eastAsia="zh-CN"/>
        </w:rPr>
        <w:tab/>
        <w:t>System Procedures and NF Services</w:t>
      </w:r>
    </w:p>
    <w:p w14:paraId="606EE686" w14:textId="77777777" w:rsidR="00C449E5" w:rsidRPr="009E0DE1" w:rsidRDefault="00C449E5" w:rsidP="00C449E5">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6E061DA" w14:textId="2916BDFD" w:rsidR="00C449E5" w:rsidRDefault="00C449E5" w:rsidP="001102E7"/>
    <w:p w14:paraId="68836BEC" w14:textId="14D034D9" w:rsidR="00C449E5" w:rsidRDefault="00C449E5" w:rsidP="001102E7"/>
    <w:p w14:paraId="128822D4" w14:textId="77777777" w:rsidR="00C449E5" w:rsidRDefault="00C449E5" w:rsidP="001102E7"/>
    <w:p w14:paraId="2D9A12B8" w14:textId="0BB5B6E0" w:rsidR="00917644" w:rsidRPr="00313EED" w:rsidRDefault="001102E7"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 * End of Change</w:t>
      </w:r>
      <w:r w:rsidR="0079332C">
        <w:rPr>
          <w:rFonts w:ascii="Arial" w:hAnsi="Arial" w:cs="Arial"/>
          <w:color w:val="FF0000"/>
          <w:sz w:val="28"/>
          <w:szCs w:val="28"/>
        </w:rPr>
        <w:t>s</w:t>
      </w:r>
      <w:r>
        <w:rPr>
          <w:rFonts w:ascii="Arial" w:hAnsi="Arial" w:cs="Arial"/>
          <w:color w:val="FF0000"/>
          <w:sz w:val="28"/>
          <w:szCs w:val="28"/>
        </w:rPr>
        <w:t xml:space="preserve"> </w:t>
      </w:r>
      <w:r w:rsidRPr="00313EED">
        <w:rPr>
          <w:rFonts w:ascii="Arial" w:hAnsi="Arial" w:cs="Arial"/>
          <w:color w:val="FF0000"/>
          <w:sz w:val="28"/>
          <w:szCs w:val="28"/>
        </w:rPr>
        <w:t xml:space="preserve">* * * </w:t>
      </w:r>
    </w:p>
    <w:sectPr w:rsidR="00917644" w:rsidRPr="00313EE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TT DOCOMO" w:date="2019-02-15T17:11:00Z" w:initials="MJ">
    <w:p w14:paraId="55EDA1CF" w14:textId="4C1C4664" w:rsidR="00980B13" w:rsidRDefault="00980B13">
      <w:pPr>
        <w:pStyle w:val="CommentText"/>
      </w:pPr>
      <w:r>
        <w:rPr>
          <w:rStyle w:val="CommentReference"/>
        </w:rPr>
        <w:annotationRef/>
      </w:r>
      <w: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EDA1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DA1CF" w16cid:durableId="201171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DD267" w14:textId="77777777" w:rsidR="00AC0B93" w:rsidRDefault="00AC0B93">
      <w:r>
        <w:separator/>
      </w:r>
    </w:p>
  </w:endnote>
  <w:endnote w:type="continuationSeparator" w:id="0">
    <w:p w14:paraId="2E25610C" w14:textId="77777777" w:rsidR="00AC0B93" w:rsidRDefault="00AC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6A3E6" w14:textId="77777777" w:rsidR="00AC0B93" w:rsidRDefault="00AC0B93">
      <w:r>
        <w:separator/>
      </w:r>
    </w:p>
  </w:footnote>
  <w:footnote w:type="continuationSeparator" w:id="0">
    <w:p w14:paraId="485E2DB1" w14:textId="77777777" w:rsidR="00AC0B93" w:rsidRDefault="00AC0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BD7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72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77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E1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DC5"/>
    <w:rsid w:val="0004793B"/>
    <w:rsid w:val="000517DB"/>
    <w:rsid w:val="000731AF"/>
    <w:rsid w:val="00091CB9"/>
    <w:rsid w:val="000A6394"/>
    <w:rsid w:val="000A6A6B"/>
    <w:rsid w:val="000B7FED"/>
    <w:rsid w:val="000C038A"/>
    <w:rsid w:val="000C6598"/>
    <w:rsid w:val="000E0A79"/>
    <w:rsid w:val="001102E7"/>
    <w:rsid w:val="00117F1D"/>
    <w:rsid w:val="00125561"/>
    <w:rsid w:val="00145D43"/>
    <w:rsid w:val="00165F99"/>
    <w:rsid w:val="00167D99"/>
    <w:rsid w:val="00192C46"/>
    <w:rsid w:val="001940D6"/>
    <w:rsid w:val="001A08B3"/>
    <w:rsid w:val="001A67B7"/>
    <w:rsid w:val="001A7B60"/>
    <w:rsid w:val="001B38E0"/>
    <w:rsid w:val="001B52F0"/>
    <w:rsid w:val="001B7A65"/>
    <w:rsid w:val="001C19F0"/>
    <w:rsid w:val="001E41F3"/>
    <w:rsid w:val="00256D67"/>
    <w:rsid w:val="0026004D"/>
    <w:rsid w:val="002640DD"/>
    <w:rsid w:val="0027275B"/>
    <w:rsid w:val="00275D12"/>
    <w:rsid w:val="00284FEB"/>
    <w:rsid w:val="002860C4"/>
    <w:rsid w:val="002B10E5"/>
    <w:rsid w:val="002B5741"/>
    <w:rsid w:val="002E2FAC"/>
    <w:rsid w:val="002E58E9"/>
    <w:rsid w:val="00305409"/>
    <w:rsid w:val="00324C8B"/>
    <w:rsid w:val="003309D7"/>
    <w:rsid w:val="00346360"/>
    <w:rsid w:val="003609EF"/>
    <w:rsid w:val="0036231A"/>
    <w:rsid w:val="00374DD4"/>
    <w:rsid w:val="00393EA0"/>
    <w:rsid w:val="003B26AD"/>
    <w:rsid w:val="003D1C47"/>
    <w:rsid w:val="003E0161"/>
    <w:rsid w:val="003E1A36"/>
    <w:rsid w:val="003F6553"/>
    <w:rsid w:val="00410371"/>
    <w:rsid w:val="00411179"/>
    <w:rsid w:val="004242F1"/>
    <w:rsid w:val="0044287F"/>
    <w:rsid w:val="004463A1"/>
    <w:rsid w:val="004B75B7"/>
    <w:rsid w:val="004B795F"/>
    <w:rsid w:val="004E2DA6"/>
    <w:rsid w:val="004E483E"/>
    <w:rsid w:val="0051580D"/>
    <w:rsid w:val="00532547"/>
    <w:rsid w:val="00547111"/>
    <w:rsid w:val="00547DFA"/>
    <w:rsid w:val="0056730F"/>
    <w:rsid w:val="005913E0"/>
    <w:rsid w:val="00592D74"/>
    <w:rsid w:val="005B3B8C"/>
    <w:rsid w:val="005E2C44"/>
    <w:rsid w:val="005E6348"/>
    <w:rsid w:val="0060084C"/>
    <w:rsid w:val="00621188"/>
    <w:rsid w:val="006233ED"/>
    <w:rsid w:val="006257ED"/>
    <w:rsid w:val="00640D98"/>
    <w:rsid w:val="006512BC"/>
    <w:rsid w:val="0065135B"/>
    <w:rsid w:val="00695808"/>
    <w:rsid w:val="0069776B"/>
    <w:rsid w:val="006B46FB"/>
    <w:rsid w:val="006E21FB"/>
    <w:rsid w:val="006F2ECF"/>
    <w:rsid w:val="007465F5"/>
    <w:rsid w:val="0075065A"/>
    <w:rsid w:val="0075391A"/>
    <w:rsid w:val="00790DF3"/>
    <w:rsid w:val="00792342"/>
    <w:rsid w:val="0079332C"/>
    <w:rsid w:val="007977A8"/>
    <w:rsid w:val="007B512A"/>
    <w:rsid w:val="007C2097"/>
    <w:rsid w:val="007D6A07"/>
    <w:rsid w:val="007E14CB"/>
    <w:rsid w:val="007F7259"/>
    <w:rsid w:val="008040A8"/>
    <w:rsid w:val="00810AC5"/>
    <w:rsid w:val="008279FA"/>
    <w:rsid w:val="00854E63"/>
    <w:rsid w:val="008626E7"/>
    <w:rsid w:val="008653AA"/>
    <w:rsid w:val="00870EE7"/>
    <w:rsid w:val="00883AC5"/>
    <w:rsid w:val="00897266"/>
    <w:rsid w:val="008A45A6"/>
    <w:rsid w:val="008D316E"/>
    <w:rsid w:val="008E1C93"/>
    <w:rsid w:val="008F686C"/>
    <w:rsid w:val="00910B71"/>
    <w:rsid w:val="009148DE"/>
    <w:rsid w:val="00917644"/>
    <w:rsid w:val="00941E30"/>
    <w:rsid w:val="00957AD9"/>
    <w:rsid w:val="009777D9"/>
    <w:rsid w:val="00980B13"/>
    <w:rsid w:val="00991B88"/>
    <w:rsid w:val="009924D9"/>
    <w:rsid w:val="00994C2D"/>
    <w:rsid w:val="009A5753"/>
    <w:rsid w:val="009A579D"/>
    <w:rsid w:val="009C7145"/>
    <w:rsid w:val="009E3297"/>
    <w:rsid w:val="009F734F"/>
    <w:rsid w:val="00A246B6"/>
    <w:rsid w:val="00A35BC8"/>
    <w:rsid w:val="00A47B9F"/>
    <w:rsid w:val="00A47E70"/>
    <w:rsid w:val="00A50CF0"/>
    <w:rsid w:val="00A7671C"/>
    <w:rsid w:val="00AA2CBC"/>
    <w:rsid w:val="00AC0B93"/>
    <w:rsid w:val="00AC5820"/>
    <w:rsid w:val="00AD1CD8"/>
    <w:rsid w:val="00AE512D"/>
    <w:rsid w:val="00AE55D2"/>
    <w:rsid w:val="00B24ECD"/>
    <w:rsid w:val="00B258BB"/>
    <w:rsid w:val="00B62709"/>
    <w:rsid w:val="00B67B97"/>
    <w:rsid w:val="00B968C8"/>
    <w:rsid w:val="00B97F43"/>
    <w:rsid w:val="00BA3EC5"/>
    <w:rsid w:val="00BA51D9"/>
    <w:rsid w:val="00BB5DFC"/>
    <w:rsid w:val="00BD279D"/>
    <w:rsid w:val="00BD6BB8"/>
    <w:rsid w:val="00C0445F"/>
    <w:rsid w:val="00C06592"/>
    <w:rsid w:val="00C261A2"/>
    <w:rsid w:val="00C449E5"/>
    <w:rsid w:val="00C66BA2"/>
    <w:rsid w:val="00C74DFF"/>
    <w:rsid w:val="00C95985"/>
    <w:rsid w:val="00CB17EA"/>
    <w:rsid w:val="00CC5026"/>
    <w:rsid w:val="00CC68D0"/>
    <w:rsid w:val="00D03F9A"/>
    <w:rsid w:val="00D06D51"/>
    <w:rsid w:val="00D10619"/>
    <w:rsid w:val="00D24991"/>
    <w:rsid w:val="00D50255"/>
    <w:rsid w:val="00D62E8C"/>
    <w:rsid w:val="00D7620F"/>
    <w:rsid w:val="00D909D7"/>
    <w:rsid w:val="00DB1F5C"/>
    <w:rsid w:val="00DE34CF"/>
    <w:rsid w:val="00DE6529"/>
    <w:rsid w:val="00E13F3D"/>
    <w:rsid w:val="00E15C0A"/>
    <w:rsid w:val="00E34898"/>
    <w:rsid w:val="00E7568C"/>
    <w:rsid w:val="00EA21DA"/>
    <w:rsid w:val="00EA3AD5"/>
    <w:rsid w:val="00EA4C42"/>
    <w:rsid w:val="00EB09B7"/>
    <w:rsid w:val="00EB6EE5"/>
    <w:rsid w:val="00EE7D7C"/>
    <w:rsid w:val="00F074B5"/>
    <w:rsid w:val="00F25D98"/>
    <w:rsid w:val="00F300FB"/>
    <w:rsid w:val="00F74CC9"/>
    <w:rsid w:val="00F8505C"/>
    <w:rsid w:val="00F94ACA"/>
    <w:rsid w:val="00FB6386"/>
    <w:rsid w:val="00FC61B6"/>
    <w:rsid w:val="00FE5254"/>
    <w:rsid w:val="00FF52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7644"/>
    <w:rPr>
      <w:rFonts w:ascii="Times New Roman" w:hAnsi="Times New Roman"/>
      <w:color w:val="FF0000"/>
      <w:lang w:val="en-GB" w:eastAsia="en-US"/>
    </w:rPr>
  </w:style>
  <w:style w:type="character" w:customStyle="1" w:styleId="NOZchn">
    <w:name w:val="NO Zchn"/>
    <w:link w:val="NO"/>
    <w:rsid w:val="00917644"/>
    <w:rPr>
      <w:rFonts w:ascii="Times New Roman" w:hAnsi="Times New Roman"/>
      <w:lang w:val="en-GB" w:eastAsia="en-US"/>
    </w:rPr>
  </w:style>
  <w:style w:type="character" w:customStyle="1" w:styleId="THChar">
    <w:name w:val="TH Char"/>
    <w:link w:val="TH"/>
    <w:rsid w:val="00917644"/>
    <w:rPr>
      <w:rFonts w:ascii="Arial" w:hAnsi="Arial"/>
      <w:b/>
      <w:lang w:val="en-GB" w:eastAsia="en-US"/>
    </w:rPr>
  </w:style>
  <w:style w:type="character" w:customStyle="1" w:styleId="TFChar">
    <w:name w:val="TF Char"/>
    <w:link w:val="TF"/>
    <w:rsid w:val="00917644"/>
    <w:rPr>
      <w:rFonts w:ascii="Arial" w:hAnsi="Arial"/>
      <w:b/>
      <w:lang w:val="en-GB" w:eastAsia="en-US"/>
    </w:rPr>
  </w:style>
  <w:style w:type="character" w:customStyle="1" w:styleId="B1Char">
    <w:name w:val="B1 Char"/>
    <w:link w:val="B1"/>
    <w:rsid w:val="00917644"/>
    <w:rPr>
      <w:rFonts w:ascii="Times New Roman" w:hAnsi="Times New Roman"/>
      <w:lang w:val="en-GB" w:eastAsia="en-US"/>
    </w:rPr>
  </w:style>
  <w:style w:type="character" w:customStyle="1" w:styleId="TF0">
    <w:name w:val="TF (文字)"/>
    <w:locked/>
    <w:rsid w:val="00C449E5"/>
    <w:rPr>
      <w:rFonts w:ascii="Arial" w:hAnsi="Arial"/>
      <w:b/>
      <w:color w:val="000000"/>
      <w:lang w:val="en-GB" w:eastAsia="ja-JP"/>
    </w:rPr>
  </w:style>
  <w:style w:type="character" w:customStyle="1" w:styleId="NOChar">
    <w:name w:val="NO Char"/>
    <w:rsid w:val="00C449E5"/>
    <w:rPr>
      <w:color w:val="000000"/>
      <w:lang w:val="en-GB" w:eastAsia="ja-JP"/>
    </w:rPr>
  </w:style>
  <w:style w:type="character" w:customStyle="1" w:styleId="CommentTextChar">
    <w:name w:val="Comment Text Char"/>
    <w:basedOn w:val="DefaultParagraphFont"/>
    <w:link w:val="CommentText"/>
    <w:semiHidden/>
    <w:rsid w:val="00651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53280">
      <w:bodyDiv w:val="1"/>
      <w:marLeft w:val="0"/>
      <w:marRight w:val="0"/>
      <w:marTop w:val="0"/>
      <w:marBottom w:val="0"/>
      <w:divBdr>
        <w:top w:val="none" w:sz="0" w:space="0" w:color="auto"/>
        <w:left w:val="none" w:sz="0" w:space="0" w:color="auto"/>
        <w:bottom w:val="none" w:sz="0" w:space="0" w:color="auto"/>
        <w:right w:val="none" w:sz="0" w:space="0" w:color="auto"/>
      </w:divBdr>
    </w:div>
    <w:div w:id="19956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C759-B2CB-49AF-B20E-75D57709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2A247-0ED4-49B8-AE89-7C33E9DF27E1}">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6125F013-31F6-457C-8DFC-098FBBD22E9D}">
  <ds:schemaRefs>
    <ds:schemaRef ds:uri="http://schemas.microsoft.com/sharepoint/v3/contenttype/forms"/>
  </ds:schemaRefs>
</ds:datastoreItem>
</file>

<file path=customXml/itemProps4.xml><?xml version="1.0" encoding="utf-8"?>
<ds:datastoreItem xmlns:ds="http://schemas.openxmlformats.org/officeDocument/2006/customXml" ds:itemID="{22A34870-FD3B-48BC-8ADC-571AF7B9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2686</Words>
  <Characters>15316</Characters>
  <Application>Microsoft Office Word</Application>
  <DocSecurity>0</DocSecurity>
  <Lines>127</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1899-12-31T23:00:00Z</cp:lastPrinted>
  <dcterms:created xsi:type="dcterms:W3CDTF">2019-02-18T14:54:00Z</dcterms:created>
  <dcterms:modified xsi:type="dcterms:W3CDTF">2019-02-19T09:31:00Z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S2-1900064</vt:lpwstr>
  </property>
  <property fmtid="{D5CDD505-2E9C-101B-9397-08002B2CF9AE}" pid="10" name="Spec#">
    <vt:lpwstr>23.501</vt:lpwstr>
  </property>
  <property fmtid="{D5CDD505-2E9C-101B-9397-08002B2CF9AE}" pid="11" name="Cr#">
    <vt:lpwstr>0736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indirect communication of NF services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2019-01-08</vt:lpwstr>
  </property>
  <property fmtid="{D5CDD505-2E9C-101B-9397-08002B2CF9AE}" pid="20" name="Release">
    <vt:lpwstr>Rel-16</vt:lpwstr>
  </property>
  <property fmtid="{D5CDD505-2E9C-101B-9397-08002B2CF9AE}" pid="21" name="ContentTypeId">
    <vt:lpwstr>0x010100274628CE1E06DE458C5060FB690FA743</vt:lpwstr>
  </property>
</Properties>
</file>